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33BBB" w14:textId="77777777" w:rsidR="00A43DFA" w:rsidRPr="00BC613E" w:rsidRDefault="00A43DFA" w:rsidP="00585101">
      <w:pPr>
        <w:tabs>
          <w:tab w:val="left" w:pos="993"/>
        </w:tabs>
        <w:ind w:right="-2"/>
        <w:rPr>
          <w:rFonts w:ascii="Arial" w:hAnsi="Arial" w:cs="Arial"/>
          <w:sz w:val="22"/>
          <w:szCs w:val="24"/>
        </w:rPr>
      </w:pPr>
    </w:p>
    <w:p w14:paraId="21864BCE" w14:textId="077DDD6C" w:rsidR="00D800A3" w:rsidRDefault="00D800A3" w:rsidP="00D800A3">
      <w:pPr>
        <w:ind w:right="-1"/>
        <w:rPr>
          <w:rFonts w:ascii="Arial" w:hAnsi="Arial" w:cs="Arial"/>
          <w:b/>
        </w:rPr>
      </w:pPr>
      <w:r w:rsidRPr="00D800A3">
        <w:rPr>
          <w:rFonts w:ascii="Arial" w:hAnsi="Arial" w:cs="Arial"/>
          <w:b/>
        </w:rPr>
        <w:t>Podpisani-a:</w:t>
      </w:r>
      <w:r w:rsidR="00C4204C">
        <w:rPr>
          <w:rFonts w:ascii="Arial" w:hAnsi="Arial" w:cs="Arial"/>
          <w:b/>
        </w:rPr>
        <w:t xml:space="preserve"> </w:t>
      </w:r>
      <w:r w:rsidRPr="00D800A3">
        <w:rPr>
          <w:rFonts w:ascii="Arial" w:hAnsi="Arial" w:cs="Arial"/>
          <w:b/>
        </w:rPr>
        <w:t>_________________</w:t>
      </w:r>
      <w:r>
        <w:rPr>
          <w:rFonts w:ascii="Arial" w:hAnsi="Arial" w:cs="Arial"/>
          <w:b/>
        </w:rPr>
        <w:t>_______________________</w:t>
      </w:r>
      <w:r w:rsidRPr="00D800A3">
        <w:rPr>
          <w:rFonts w:ascii="Arial" w:hAnsi="Arial" w:cs="Arial"/>
          <w:b/>
        </w:rPr>
        <w:t>________________,</w:t>
      </w:r>
    </w:p>
    <w:p w14:paraId="7DFFFAED" w14:textId="77777777" w:rsidR="00C4204C" w:rsidRDefault="00C4204C" w:rsidP="00D800A3">
      <w:pPr>
        <w:ind w:right="-1"/>
        <w:rPr>
          <w:rFonts w:ascii="Arial" w:hAnsi="Arial" w:cs="Arial"/>
          <w:b/>
        </w:rPr>
      </w:pPr>
    </w:p>
    <w:p w14:paraId="1EBDFB12" w14:textId="53049F8E" w:rsidR="00C4204C" w:rsidRDefault="00C4204C" w:rsidP="00D800A3">
      <w:pPr>
        <w:ind w:right="-1"/>
        <w:rPr>
          <w:rFonts w:ascii="Arial" w:hAnsi="Arial" w:cs="Arial"/>
          <w:b/>
        </w:rPr>
      </w:pPr>
      <w:r>
        <w:rPr>
          <w:rFonts w:ascii="Arial" w:hAnsi="Arial" w:cs="Arial"/>
          <w:b/>
        </w:rPr>
        <w:t>rojen-a: ______________________, v: ___________________________________,</w:t>
      </w:r>
    </w:p>
    <w:p w14:paraId="3816D489" w14:textId="77777777" w:rsidR="00D800A3" w:rsidRDefault="00D800A3" w:rsidP="00D800A3">
      <w:pPr>
        <w:ind w:right="-1"/>
        <w:rPr>
          <w:rFonts w:ascii="Arial" w:hAnsi="Arial" w:cs="Arial"/>
          <w:b/>
        </w:rPr>
      </w:pPr>
    </w:p>
    <w:p w14:paraId="5EE4562C" w14:textId="41732053" w:rsidR="000B729C" w:rsidRDefault="000B729C" w:rsidP="000B729C">
      <w:pPr>
        <w:ind w:right="-1"/>
        <w:rPr>
          <w:rFonts w:ascii="Arial" w:hAnsi="Arial" w:cs="Arial"/>
          <w:b/>
        </w:rPr>
      </w:pPr>
      <w:r w:rsidRPr="00D800A3">
        <w:rPr>
          <w:rFonts w:ascii="Arial" w:hAnsi="Arial" w:cs="Arial"/>
          <w:b/>
        </w:rPr>
        <w:t>stanujoč-a:</w:t>
      </w:r>
      <w:r w:rsidR="00C4204C">
        <w:rPr>
          <w:rFonts w:ascii="Arial" w:hAnsi="Arial" w:cs="Arial"/>
          <w:b/>
        </w:rPr>
        <w:t xml:space="preserve"> </w:t>
      </w:r>
      <w:r w:rsidRPr="00D800A3">
        <w:rPr>
          <w:rFonts w:ascii="Arial" w:hAnsi="Arial" w:cs="Arial"/>
          <w:b/>
        </w:rPr>
        <w:t>_________________________________________________________</w:t>
      </w:r>
    </w:p>
    <w:p w14:paraId="78CABDFB" w14:textId="77777777" w:rsidR="000B729C" w:rsidRPr="000B729C" w:rsidRDefault="000B729C" w:rsidP="000B729C">
      <w:pPr>
        <w:jc w:val="center"/>
        <w:rPr>
          <w:rFonts w:ascii="Arial" w:hAnsi="Arial" w:cs="Arial"/>
          <w:sz w:val="18"/>
        </w:rPr>
      </w:pPr>
      <w:r w:rsidRPr="000B729C">
        <w:rPr>
          <w:rFonts w:ascii="Arial" w:hAnsi="Arial" w:cs="Arial"/>
          <w:sz w:val="18"/>
        </w:rPr>
        <w:t>(naselje/ulica</w:t>
      </w:r>
      <w:r>
        <w:rPr>
          <w:rFonts w:ascii="Arial" w:hAnsi="Arial" w:cs="Arial"/>
          <w:sz w:val="18"/>
        </w:rPr>
        <w:t xml:space="preserve"> </w:t>
      </w:r>
      <w:r w:rsidRPr="000B729C">
        <w:rPr>
          <w:rFonts w:ascii="Arial" w:hAnsi="Arial" w:cs="Arial"/>
          <w:sz w:val="18"/>
        </w:rPr>
        <w:t>/</w:t>
      </w:r>
      <w:r>
        <w:rPr>
          <w:rFonts w:ascii="Arial" w:hAnsi="Arial" w:cs="Arial"/>
          <w:sz w:val="18"/>
        </w:rPr>
        <w:t xml:space="preserve"> </w:t>
      </w:r>
      <w:r w:rsidRPr="000B729C">
        <w:rPr>
          <w:rFonts w:ascii="Arial" w:hAnsi="Arial" w:cs="Arial"/>
          <w:sz w:val="18"/>
        </w:rPr>
        <w:t>hišna št.</w:t>
      </w:r>
      <w:r>
        <w:rPr>
          <w:rFonts w:ascii="Arial" w:hAnsi="Arial" w:cs="Arial"/>
          <w:sz w:val="18"/>
        </w:rPr>
        <w:t xml:space="preserve"> </w:t>
      </w:r>
      <w:r w:rsidRPr="000B729C">
        <w:rPr>
          <w:rFonts w:ascii="Arial" w:hAnsi="Arial" w:cs="Arial"/>
          <w:sz w:val="18"/>
        </w:rPr>
        <w:t>/</w:t>
      </w:r>
      <w:r>
        <w:rPr>
          <w:rFonts w:ascii="Arial" w:hAnsi="Arial" w:cs="Arial"/>
          <w:sz w:val="18"/>
        </w:rPr>
        <w:t xml:space="preserve"> št. pošte</w:t>
      </w:r>
      <w:r w:rsidRPr="000B729C">
        <w:rPr>
          <w:rFonts w:ascii="Arial" w:hAnsi="Arial" w:cs="Arial"/>
          <w:sz w:val="18"/>
        </w:rPr>
        <w:t>)</w:t>
      </w:r>
    </w:p>
    <w:p w14:paraId="08308DF5" w14:textId="77777777" w:rsidR="000B729C" w:rsidRPr="00D800A3" w:rsidRDefault="000B729C" w:rsidP="000B729C">
      <w:pPr>
        <w:ind w:right="-1"/>
        <w:rPr>
          <w:rFonts w:ascii="Arial" w:hAnsi="Arial" w:cs="Arial"/>
          <w:b/>
        </w:rPr>
      </w:pPr>
      <w:r>
        <w:rPr>
          <w:rFonts w:ascii="Arial" w:hAnsi="Arial" w:cs="Arial"/>
          <w:b/>
        </w:rPr>
        <w:t>___________________________________________________________________</w:t>
      </w:r>
      <w:r w:rsidRPr="00D800A3">
        <w:rPr>
          <w:rFonts w:ascii="Arial" w:hAnsi="Arial" w:cs="Arial"/>
          <w:b/>
        </w:rPr>
        <w:t>,</w:t>
      </w:r>
    </w:p>
    <w:p w14:paraId="57DC2FE5" w14:textId="77777777" w:rsidR="00FE7BBE" w:rsidRPr="003710D0" w:rsidRDefault="00FE7BBE" w:rsidP="00FE7BBE">
      <w:pPr>
        <w:ind w:right="-1"/>
        <w:rPr>
          <w:rFonts w:ascii="Arial" w:hAnsi="Arial" w:cs="Arial"/>
          <w:b/>
        </w:rPr>
      </w:pPr>
    </w:p>
    <w:p w14:paraId="352644A0" w14:textId="1D5306E1" w:rsidR="00FE7BBE" w:rsidRDefault="00FE7BBE" w:rsidP="00FE7BBE">
      <w:pPr>
        <w:ind w:right="-1"/>
        <w:rPr>
          <w:rFonts w:ascii="Arial" w:hAnsi="Arial" w:cs="Arial"/>
          <w:b/>
        </w:rPr>
      </w:pPr>
      <w:r>
        <w:rPr>
          <w:rFonts w:ascii="Arial" w:hAnsi="Arial" w:cs="Arial"/>
          <w:b/>
        </w:rPr>
        <w:t>EMŠO</w:t>
      </w:r>
      <w:r w:rsidRPr="00D800A3">
        <w:rPr>
          <w:rFonts w:ascii="Arial" w:hAnsi="Arial" w:cs="Arial"/>
          <w:b/>
        </w:rPr>
        <w:t>:</w:t>
      </w:r>
      <w:r w:rsidRPr="00FE7BBE">
        <w:rPr>
          <w:rFonts w:ascii="Arial" w:hAnsi="Arial" w:cs="Arial"/>
          <w:b/>
          <w:sz w:val="48"/>
          <w:szCs w:val="40"/>
        </w:rPr>
        <w:t xml:space="preserve"> </w:t>
      </w:r>
      <w:r w:rsidRPr="00D800A3">
        <w:rPr>
          <w:rFonts w:ascii="Arial" w:hAnsi="Arial" w:cs="Arial"/>
          <w:b/>
        </w:rPr>
        <w:t>________________________</w:t>
      </w:r>
      <w:r>
        <w:rPr>
          <w:rFonts w:ascii="Arial" w:hAnsi="Arial" w:cs="Arial"/>
          <w:b/>
        </w:rPr>
        <w:t>____</w:t>
      </w:r>
      <w:r w:rsidRPr="00D800A3">
        <w:rPr>
          <w:rFonts w:ascii="Arial" w:hAnsi="Arial" w:cs="Arial"/>
          <w:b/>
        </w:rPr>
        <w:t>________________________________</w:t>
      </w:r>
      <w:r>
        <w:rPr>
          <w:rFonts w:ascii="Arial" w:hAnsi="Arial" w:cs="Arial"/>
          <w:b/>
        </w:rPr>
        <w:t>,</w:t>
      </w:r>
    </w:p>
    <w:p w14:paraId="18237F33" w14:textId="77777777" w:rsidR="00FE7BBE" w:rsidRPr="003710D0" w:rsidRDefault="00FE7BBE" w:rsidP="00FE7BBE">
      <w:pPr>
        <w:ind w:right="-1"/>
        <w:rPr>
          <w:rFonts w:ascii="Arial" w:hAnsi="Arial" w:cs="Arial"/>
          <w:b/>
        </w:rPr>
      </w:pPr>
    </w:p>
    <w:p w14:paraId="24D38F89" w14:textId="2E515809" w:rsidR="00FE7BBE" w:rsidRDefault="00FE7BBE" w:rsidP="00FE7BBE">
      <w:pPr>
        <w:ind w:right="-1"/>
        <w:rPr>
          <w:rFonts w:ascii="Arial" w:hAnsi="Arial" w:cs="Arial"/>
          <w:b/>
        </w:rPr>
      </w:pPr>
      <w:r>
        <w:rPr>
          <w:rFonts w:ascii="Arial" w:hAnsi="Arial" w:cs="Arial"/>
          <w:b/>
        </w:rPr>
        <w:t>po izobrazbi</w:t>
      </w:r>
      <w:r w:rsidRPr="00D800A3">
        <w:rPr>
          <w:rFonts w:ascii="Arial" w:hAnsi="Arial" w:cs="Arial"/>
          <w:b/>
        </w:rPr>
        <w:t>:</w:t>
      </w:r>
      <w:r w:rsidRPr="00FE7BBE">
        <w:rPr>
          <w:rFonts w:ascii="Arial" w:hAnsi="Arial" w:cs="Arial"/>
          <w:b/>
          <w:sz w:val="48"/>
          <w:szCs w:val="40"/>
        </w:rPr>
        <w:t xml:space="preserve"> </w:t>
      </w:r>
      <w:r w:rsidRPr="00D800A3">
        <w:rPr>
          <w:rFonts w:ascii="Arial" w:hAnsi="Arial" w:cs="Arial"/>
          <w:b/>
        </w:rPr>
        <w:t>_______________________________________________________</w:t>
      </w:r>
      <w:r>
        <w:rPr>
          <w:rFonts w:ascii="Arial" w:hAnsi="Arial" w:cs="Arial"/>
          <w:b/>
        </w:rPr>
        <w:t>,</w:t>
      </w:r>
    </w:p>
    <w:p w14:paraId="0605B195" w14:textId="77777777" w:rsidR="00C4204C" w:rsidRPr="003710D0" w:rsidRDefault="00C4204C" w:rsidP="00D800A3">
      <w:pPr>
        <w:ind w:right="-1"/>
        <w:rPr>
          <w:rFonts w:ascii="Arial" w:hAnsi="Arial" w:cs="Arial"/>
          <w:b/>
          <w:sz w:val="32"/>
          <w:szCs w:val="24"/>
        </w:rPr>
      </w:pPr>
    </w:p>
    <w:p w14:paraId="7F92359D" w14:textId="6D6761D7" w:rsidR="00C4204C" w:rsidRPr="000B729C" w:rsidRDefault="00C4204C" w:rsidP="00C4204C">
      <w:pPr>
        <w:rPr>
          <w:rFonts w:ascii="Arial" w:hAnsi="Arial" w:cs="Arial"/>
        </w:rPr>
      </w:pPr>
      <w:r w:rsidRPr="000B729C">
        <w:rPr>
          <w:rFonts w:ascii="Arial" w:hAnsi="Arial" w:cs="Arial"/>
          <w:sz w:val="28"/>
        </w:rPr>
        <w:sym w:font="Wingdings" w:char="F028"/>
      </w:r>
      <w:r w:rsidRPr="000B729C">
        <w:rPr>
          <w:rFonts w:ascii="Arial" w:hAnsi="Arial" w:cs="Arial"/>
          <w:sz w:val="28"/>
        </w:rPr>
        <w:t xml:space="preserve"> </w:t>
      </w:r>
      <w:r w:rsidRPr="000B729C">
        <w:rPr>
          <w:rFonts w:ascii="Arial" w:hAnsi="Arial" w:cs="Arial"/>
        </w:rPr>
        <w:t xml:space="preserve">- </w:t>
      </w:r>
      <w:r w:rsidRPr="000B729C">
        <w:rPr>
          <w:rFonts w:ascii="Arial" w:hAnsi="Arial" w:cs="Arial"/>
          <w:b/>
        </w:rPr>
        <w:t>doma:</w:t>
      </w:r>
      <w:r>
        <w:rPr>
          <w:rFonts w:ascii="Arial" w:hAnsi="Arial" w:cs="Arial"/>
          <w:b/>
        </w:rPr>
        <w:t xml:space="preserve"> </w:t>
      </w:r>
      <w:r w:rsidRPr="000B729C">
        <w:rPr>
          <w:rFonts w:ascii="Arial" w:hAnsi="Arial" w:cs="Arial"/>
          <w:b/>
        </w:rPr>
        <w:t>___________</w:t>
      </w:r>
      <w:r>
        <w:rPr>
          <w:rFonts w:ascii="Arial" w:hAnsi="Arial" w:cs="Arial"/>
          <w:b/>
        </w:rPr>
        <w:t>_</w:t>
      </w:r>
      <w:r w:rsidRPr="000B729C">
        <w:rPr>
          <w:rFonts w:ascii="Arial" w:hAnsi="Arial" w:cs="Arial"/>
          <w:b/>
        </w:rPr>
        <w:t>____________,</w:t>
      </w:r>
      <w:r w:rsidRPr="000B729C">
        <w:rPr>
          <w:rFonts w:ascii="Arial" w:hAnsi="Arial" w:cs="Arial"/>
        </w:rPr>
        <w:t xml:space="preserve">  </w:t>
      </w:r>
      <w:r w:rsidRPr="000B729C">
        <w:rPr>
          <w:rFonts w:ascii="Arial" w:hAnsi="Arial" w:cs="Arial"/>
          <w:sz w:val="28"/>
        </w:rPr>
        <w:sym w:font="Wingdings" w:char="F028"/>
      </w:r>
      <w:r w:rsidRPr="000B729C">
        <w:rPr>
          <w:rFonts w:ascii="Arial" w:hAnsi="Arial" w:cs="Arial"/>
          <w:sz w:val="28"/>
        </w:rPr>
        <w:t xml:space="preserve"> </w:t>
      </w:r>
      <w:r w:rsidRPr="000B729C">
        <w:rPr>
          <w:rFonts w:ascii="Arial" w:hAnsi="Arial" w:cs="Arial"/>
        </w:rPr>
        <w:t xml:space="preserve">- </w:t>
      </w:r>
      <w:r w:rsidRPr="000B729C">
        <w:rPr>
          <w:rFonts w:ascii="Arial" w:hAnsi="Arial" w:cs="Arial"/>
          <w:b/>
        </w:rPr>
        <w:t>služba:</w:t>
      </w:r>
      <w:r>
        <w:rPr>
          <w:rFonts w:ascii="Arial" w:hAnsi="Arial" w:cs="Arial"/>
          <w:b/>
        </w:rPr>
        <w:t xml:space="preserve"> </w:t>
      </w:r>
      <w:r w:rsidRPr="000B729C">
        <w:rPr>
          <w:rFonts w:ascii="Arial" w:hAnsi="Arial" w:cs="Arial"/>
          <w:b/>
        </w:rPr>
        <w:t>_____________________,</w:t>
      </w:r>
    </w:p>
    <w:p w14:paraId="271FCEE8" w14:textId="77777777" w:rsidR="00C4204C" w:rsidRDefault="00C4204C" w:rsidP="00C4204C">
      <w:pPr>
        <w:ind w:right="-143"/>
        <w:rPr>
          <w:rFonts w:ascii="Arial" w:hAnsi="Arial" w:cs="Arial"/>
          <w:sz w:val="32"/>
        </w:rPr>
      </w:pPr>
    </w:p>
    <w:p w14:paraId="0A517253" w14:textId="64435E19" w:rsidR="00C4204C" w:rsidRDefault="00C4204C" w:rsidP="00C4204C">
      <w:pPr>
        <w:ind w:right="-143"/>
        <w:rPr>
          <w:rFonts w:ascii="Arial" w:hAnsi="Arial" w:cs="Arial"/>
          <w:b/>
        </w:rPr>
      </w:pPr>
      <w:r w:rsidRPr="00D800A3">
        <w:rPr>
          <w:rFonts w:ascii="Arial" w:hAnsi="Arial" w:cs="Arial"/>
          <w:sz w:val="32"/>
        </w:rPr>
        <w:sym w:font="Webdings" w:char="F0C8"/>
      </w:r>
      <w:r w:rsidRPr="00D800A3">
        <w:rPr>
          <w:rFonts w:ascii="Arial" w:hAnsi="Arial" w:cs="Arial"/>
        </w:rPr>
        <w:t>-</w:t>
      </w:r>
      <w:r w:rsidRPr="00D800A3">
        <w:rPr>
          <w:rFonts w:ascii="Arial" w:hAnsi="Arial" w:cs="Arial"/>
          <w:sz w:val="32"/>
        </w:rPr>
        <w:t xml:space="preserve"> </w:t>
      </w:r>
      <w:r w:rsidRPr="00D800A3">
        <w:rPr>
          <w:rFonts w:ascii="Arial" w:hAnsi="Arial" w:cs="Arial"/>
          <w:b/>
        </w:rPr>
        <w:t>GSM:</w:t>
      </w:r>
      <w:r>
        <w:rPr>
          <w:rFonts w:ascii="Arial" w:hAnsi="Arial" w:cs="Arial"/>
          <w:b/>
        </w:rPr>
        <w:t xml:space="preserve"> </w:t>
      </w:r>
      <w:r w:rsidRPr="00D800A3">
        <w:rPr>
          <w:rFonts w:ascii="Arial" w:hAnsi="Arial" w:cs="Arial"/>
          <w:b/>
        </w:rPr>
        <w:t>___</w:t>
      </w:r>
      <w:r>
        <w:rPr>
          <w:rFonts w:ascii="Arial" w:hAnsi="Arial" w:cs="Arial"/>
          <w:b/>
        </w:rPr>
        <w:t>______________________</w:t>
      </w:r>
      <w:r w:rsidRPr="00D800A3">
        <w:rPr>
          <w:rFonts w:ascii="Arial" w:hAnsi="Arial" w:cs="Arial"/>
          <w:b/>
        </w:rPr>
        <w:t>_______</w:t>
      </w:r>
      <w:r>
        <w:rPr>
          <w:rFonts w:ascii="Arial" w:hAnsi="Arial" w:cs="Arial"/>
          <w:b/>
        </w:rPr>
        <w:t>_________________</w:t>
      </w:r>
      <w:r w:rsidRPr="00D800A3">
        <w:rPr>
          <w:rFonts w:ascii="Arial" w:hAnsi="Arial" w:cs="Arial"/>
          <w:b/>
        </w:rPr>
        <w:t>__________,</w:t>
      </w:r>
    </w:p>
    <w:p w14:paraId="719B9E09" w14:textId="77777777" w:rsidR="00C4204C" w:rsidRPr="00E54AAC" w:rsidRDefault="00C4204C" w:rsidP="00C4204C">
      <w:pPr>
        <w:ind w:right="-143"/>
        <w:rPr>
          <w:rFonts w:ascii="Arial" w:hAnsi="Arial" w:cs="Arial"/>
          <w:b/>
          <w:sz w:val="32"/>
        </w:rPr>
      </w:pPr>
    </w:p>
    <w:p w14:paraId="7A0AAED6" w14:textId="1B694336" w:rsidR="00C4204C" w:rsidRPr="00D800A3" w:rsidRDefault="00C4204C" w:rsidP="00C4204C">
      <w:pPr>
        <w:ind w:right="-143"/>
        <w:rPr>
          <w:rFonts w:ascii="Arial" w:hAnsi="Arial" w:cs="Arial"/>
          <w:b/>
        </w:rPr>
      </w:pPr>
      <w:r w:rsidRPr="00D800A3">
        <w:rPr>
          <w:rFonts w:ascii="Arial" w:hAnsi="Arial" w:cs="Arial"/>
          <w:b/>
        </w:rPr>
        <w:t>e-pošta:</w:t>
      </w:r>
      <w:r>
        <w:rPr>
          <w:rFonts w:ascii="Arial" w:hAnsi="Arial" w:cs="Arial"/>
          <w:b/>
        </w:rPr>
        <w:t xml:space="preserve"> </w:t>
      </w:r>
      <w:r w:rsidRPr="00D800A3">
        <w:rPr>
          <w:rFonts w:ascii="Arial" w:hAnsi="Arial" w:cs="Arial"/>
          <w:b/>
        </w:rPr>
        <w:t>___________________</w:t>
      </w:r>
      <w:r>
        <w:rPr>
          <w:rFonts w:ascii="Arial" w:hAnsi="Arial" w:cs="Arial"/>
          <w:b/>
        </w:rPr>
        <w:t>_________________</w:t>
      </w:r>
      <w:r w:rsidRPr="00D800A3">
        <w:rPr>
          <w:rFonts w:ascii="Arial" w:hAnsi="Arial" w:cs="Arial"/>
          <w:b/>
        </w:rPr>
        <w:t>________________________,</w:t>
      </w:r>
    </w:p>
    <w:p w14:paraId="06E2336B" w14:textId="77777777" w:rsidR="00C4204C" w:rsidRDefault="00C4204C" w:rsidP="00C4204C">
      <w:pPr>
        <w:ind w:right="-1"/>
        <w:rPr>
          <w:rFonts w:ascii="Arial" w:hAnsi="Arial" w:cs="Arial"/>
          <w:b/>
        </w:rPr>
      </w:pPr>
    </w:p>
    <w:p w14:paraId="74CCDF49" w14:textId="77777777" w:rsidR="00C4204C" w:rsidRPr="00C4204C" w:rsidRDefault="00C4204C" w:rsidP="00C4204C">
      <w:pPr>
        <w:ind w:right="-1"/>
        <w:jc w:val="center"/>
        <w:rPr>
          <w:rFonts w:ascii="Arial" w:hAnsi="Arial" w:cs="Arial"/>
          <w:b/>
          <w:sz w:val="32"/>
          <w:szCs w:val="22"/>
        </w:rPr>
      </w:pPr>
      <w:r w:rsidRPr="00C4204C">
        <w:rPr>
          <w:rFonts w:ascii="Arial" w:hAnsi="Arial" w:cs="Arial"/>
          <w:b/>
          <w:sz w:val="32"/>
          <w:szCs w:val="22"/>
        </w:rPr>
        <w:t xml:space="preserve">soglašam  s  kandidaturo </w:t>
      </w:r>
    </w:p>
    <w:p w14:paraId="2E83F287" w14:textId="77777777" w:rsidR="003E2F12" w:rsidRPr="003E2F12" w:rsidRDefault="003E2F12" w:rsidP="00FE7BBE">
      <w:pPr>
        <w:ind w:right="-1"/>
        <w:rPr>
          <w:rFonts w:ascii="Arial" w:hAnsi="Arial" w:cs="Arial"/>
          <w:b/>
          <w:szCs w:val="24"/>
        </w:rPr>
      </w:pPr>
    </w:p>
    <w:p w14:paraId="5B3783BD" w14:textId="77777777" w:rsidR="003E2F12" w:rsidRPr="003E2F12" w:rsidRDefault="003E2F12" w:rsidP="00FE7BBE">
      <w:pPr>
        <w:ind w:right="-1"/>
        <w:rPr>
          <w:rFonts w:ascii="Arial" w:hAnsi="Arial" w:cs="Arial"/>
          <w:b/>
          <w:szCs w:val="24"/>
        </w:rPr>
      </w:pPr>
    </w:p>
    <w:p w14:paraId="7A1AB242" w14:textId="16FBF6CB" w:rsidR="003E2F12" w:rsidRDefault="00FE7BBE" w:rsidP="00FE7BBE">
      <w:pPr>
        <w:ind w:right="-1"/>
        <w:rPr>
          <w:rFonts w:ascii="Arial" w:hAnsi="Arial" w:cs="Arial"/>
          <w:b/>
          <w:sz w:val="28"/>
          <w:szCs w:val="22"/>
        </w:rPr>
      </w:pPr>
      <w:r w:rsidRPr="00FE7BBE">
        <w:rPr>
          <w:rFonts w:ascii="Arial" w:hAnsi="Arial" w:cs="Arial"/>
          <w:b/>
          <w:sz w:val="28"/>
          <w:szCs w:val="28"/>
        </w:rPr>
        <w:t xml:space="preserve">za članico / člana </w:t>
      </w:r>
      <w:r w:rsidR="003E2F12" w:rsidRPr="003E2F12">
        <w:rPr>
          <w:rFonts w:ascii="Arial" w:hAnsi="Arial" w:cs="Arial"/>
          <w:b/>
          <w:sz w:val="28"/>
          <w:szCs w:val="22"/>
        </w:rPr>
        <w:t xml:space="preserve">sveta zavoda </w:t>
      </w:r>
    </w:p>
    <w:p w14:paraId="3AD9F8A4" w14:textId="77777777" w:rsidR="003E2F12" w:rsidRPr="003E2F12" w:rsidRDefault="003E2F12" w:rsidP="00FE7BBE">
      <w:pPr>
        <w:ind w:right="-1"/>
        <w:rPr>
          <w:rFonts w:ascii="Arial" w:hAnsi="Arial" w:cs="Arial"/>
          <w:b/>
          <w:sz w:val="28"/>
          <w:szCs w:val="22"/>
        </w:rPr>
      </w:pPr>
    </w:p>
    <w:p w14:paraId="1FE36729" w14:textId="7836E446" w:rsidR="00FE7BBE" w:rsidRPr="002F6FBA" w:rsidRDefault="002F6FBA" w:rsidP="003E2F12">
      <w:pPr>
        <w:ind w:right="-1"/>
        <w:jc w:val="center"/>
        <w:rPr>
          <w:rFonts w:ascii="Arial" w:hAnsi="Arial" w:cs="Arial"/>
          <w:b/>
          <w:sz w:val="36"/>
          <w:szCs w:val="36"/>
        </w:rPr>
      </w:pPr>
      <w:r w:rsidRPr="002F6FBA">
        <w:rPr>
          <w:rFonts w:ascii="Arial" w:hAnsi="Arial" w:cs="Arial"/>
          <w:b/>
          <w:color w:val="000000"/>
          <w:sz w:val="32"/>
          <w:szCs w:val="32"/>
          <w:u w:val="single"/>
        </w:rPr>
        <w:t>Galerija Božidar Jakac Kostanjevica na Krki</w:t>
      </w:r>
    </w:p>
    <w:p w14:paraId="49712997" w14:textId="77777777" w:rsidR="000B729C" w:rsidRPr="00B05F19" w:rsidRDefault="000B729C" w:rsidP="000B729C">
      <w:pPr>
        <w:rPr>
          <w:rFonts w:ascii="Arial" w:hAnsi="Arial" w:cs="Arial"/>
          <w:b/>
          <w:sz w:val="36"/>
          <w:szCs w:val="28"/>
        </w:rPr>
      </w:pPr>
    </w:p>
    <w:p w14:paraId="5BE092A2" w14:textId="77777777" w:rsidR="00C4204C" w:rsidRDefault="00C4204C" w:rsidP="00C4204C">
      <w:pPr>
        <w:ind w:right="-1"/>
        <w:rPr>
          <w:rFonts w:ascii="Arial" w:hAnsi="Arial" w:cs="Arial"/>
          <w:b/>
        </w:rPr>
      </w:pPr>
      <w:r w:rsidRPr="00C4204C">
        <w:rPr>
          <w:rFonts w:ascii="Arial" w:hAnsi="Arial" w:cs="Arial"/>
          <w:b/>
        </w:rPr>
        <w:t>za katero me predlaga</w:t>
      </w:r>
      <w:r>
        <w:rPr>
          <w:rFonts w:ascii="Arial" w:hAnsi="Arial" w:cs="Arial"/>
          <w:b/>
        </w:rPr>
        <w:t>:</w:t>
      </w:r>
    </w:p>
    <w:p w14:paraId="5A4979E6" w14:textId="77777777" w:rsidR="00C4204C" w:rsidRPr="00B05F19" w:rsidRDefault="00C4204C" w:rsidP="00C4204C">
      <w:pPr>
        <w:ind w:right="-1"/>
        <w:rPr>
          <w:rFonts w:ascii="Arial" w:hAnsi="Arial" w:cs="Arial"/>
          <w:b/>
          <w:sz w:val="12"/>
          <w:szCs w:val="12"/>
        </w:rPr>
      </w:pPr>
    </w:p>
    <w:p w14:paraId="4B989C4C" w14:textId="77777777" w:rsidR="003E2F12" w:rsidRDefault="003E2F12" w:rsidP="00C4204C">
      <w:pPr>
        <w:ind w:right="-1"/>
        <w:rPr>
          <w:rFonts w:ascii="Arial" w:hAnsi="Arial" w:cs="Arial"/>
          <w:b/>
        </w:rPr>
      </w:pPr>
    </w:p>
    <w:p w14:paraId="540AE3D2" w14:textId="716E0C92" w:rsidR="00C4204C" w:rsidRPr="00C4204C" w:rsidRDefault="00C4204C" w:rsidP="00C4204C">
      <w:pPr>
        <w:ind w:right="-1"/>
        <w:jc w:val="center"/>
        <w:rPr>
          <w:rFonts w:ascii="Arial" w:hAnsi="Arial" w:cs="Arial"/>
          <w:b/>
        </w:rPr>
      </w:pPr>
      <w:r w:rsidRPr="00C4204C">
        <w:rPr>
          <w:rFonts w:ascii="Arial" w:hAnsi="Arial" w:cs="Arial"/>
          <w:b/>
        </w:rPr>
        <w:t>_____________________</w:t>
      </w:r>
      <w:r>
        <w:rPr>
          <w:rFonts w:ascii="Arial" w:hAnsi="Arial" w:cs="Arial"/>
          <w:b/>
        </w:rPr>
        <w:t>_______</w:t>
      </w:r>
      <w:r w:rsidRPr="00C4204C">
        <w:rPr>
          <w:rFonts w:ascii="Arial" w:hAnsi="Arial" w:cs="Arial"/>
          <w:b/>
        </w:rPr>
        <w:t>_______________________________________.</w:t>
      </w:r>
      <w:r w:rsidRPr="00C4204C">
        <w:rPr>
          <w:rFonts w:ascii="Arial" w:hAnsi="Arial" w:cs="Arial"/>
          <w:sz w:val="22"/>
        </w:rPr>
        <w:t xml:space="preserve">(navedite </w:t>
      </w:r>
      <w:r>
        <w:rPr>
          <w:rFonts w:ascii="Arial" w:hAnsi="Arial" w:cs="Arial"/>
          <w:sz w:val="22"/>
        </w:rPr>
        <w:t>predlagatelja</w:t>
      </w:r>
      <w:r w:rsidRPr="00C4204C">
        <w:rPr>
          <w:rFonts w:ascii="Arial" w:hAnsi="Arial" w:cs="Arial"/>
          <w:sz w:val="22"/>
        </w:rPr>
        <w:t>)</w:t>
      </w:r>
    </w:p>
    <w:p w14:paraId="7582BA3B" w14:textId="77777777" w:rsidR="00C4204C" w:rsidRPr="00C4204C" w:rsidRDefault="00C4204C" w:rsidP="00C4204C">
      <w:pPr>
        <w:ind w:right="-1"/>
        <w:rPr>
          <w:rFonts w:ascii="Arial" w:hAnsi="Arial" w:cs="Arial"/>
          <w:b/>
        </w:rPr>
      </w:pPr>
    </w:p>
    <w:p w14:paraId="7D2B737E" w14:textId="77777777" w:rsidR="00FE7BBE" w:rsidRPr="00D800A3" w:rsidRDefault="00FE7BBE" w:rsidP="00D800A3">
      <w:pPr>
        <w:ind w:right="-1"/>
        <w:rPr>
          <w:rFonts w:ascii="Arial" w:hAnsi="Arial" w:cs="Arial"/>
          <w:b/>
          <w:sz w:val="22"/>
        </w:rPr>
      </w:pPr>
    </w:p>
    <w:p w14:paraId="17AAA979" w14:textId="77777777" w:rsidR="00D800A3" w:rsidRPr="003710D0" w:rsidRDefault="00D800A3" w:rsidP="00D800A3">
      <w:pPr>
        <w:ind w:right="-1"/>
        <w:rPr>
          <w:rFonts w:ascii="Arial" w:hAnsi="Arial" w:cs="Arial"/>
          <w:b/>
          <w:sz w:val="12"/>
          <w:szCs w:val="12"/>
        </w:rPr>
      </w:pPr>
    </w:p>
    <w:p w14:paraId="09345735" w14:textId="082367BE" w:rsidR="00D800A3" w:rsidRPr="00D800A3" w:rsidRDefault="00D800A3" w:rsidP="00D800A3">
      <w:pPr>
        <w:ind w:right="-1"/>
        <w:rPr>
          <w:rFonts w:ascii="Arial" w:hAnsi="Arial" w:cs="Arial"/>
          <w:b/>
        </w:rPr>
      </w:pPr>
      <w:r w:rsidRPr="00D800A3">
        <w:rPr>
          <w:rFonts w:ascii="Arial" w:hAnsi="Arial" w:cs="Arial"/>
          <w:b/>
        </w:rPr>
        <w:t>________________, ____. ____. 202</w:t>
      </w:r>
      <w:r w:rsidR="00C4204C">
        <w:rPr>
          <w:rFonts w:ascii="Arial" w:hAnsi="Arial" w:cs="Arial"/>
          <w:b/>
        </w:rPr>
        <w:t>6</w:t>
      </w:r>
    </w:p>
    <w:p w14:paraId="38025456" w14:textId="77777777" w:rsidR="00D800A3" w:rsidRDefault="00D800A3" w:rsidP="00D800A3">
      <w:pPr>
        <w:ind w:right="-1"/>
        <w:rPr>
          <w:rFonts w:ascii="Arial" w:hAnsi="Arial" w:cs="Arial"/>
        </w:rPr>
      </w:pPr>
      <w:r w:rsidRPr="00D800A3">
        <w:rPr>
          <w:rFonts w:ascii="Arial" w:hAnsi="Arial" w:cs="Arial"/>
        </w:rPr>
        <w:t xml:space="preserve">               (kraj in datum)</w:t>
      </w:r>
    </w:p>
    <w:p w14:paraId="4C6A370A" w14:textId="77777777" w:rsidR="00D800A3" w:rsidRDefault="00D800A3" w:rsidP="00D800A3">
      <w:pPr>
        <w:ind w:right="-1"/>
        <w:rPr>
          <w:rFonts w:ascii="Arial" w:hAnsi="Arial" w:cs="Arial"/>
        </w:rPr>
      </w:pPr>
    </w:p>
    <w:p w14:paraId="73C82BAA" w14:textId="77777777" w:rsidR="003E2F12" w:rsidRPr="00D800A3" w:rsidRDefault="003E2F12" w:rsidP="00D800A3">
      <w:pPr>
        <w:ind w:right="-1"/>
        <w:rPr>
          <w:rFonts w:ascii="Arial" w:hAnsi="Arial" w:cs="Arial"/>
        </w:rPr>
      </w:pPr>
    </w:p>
    <w:p w14:paraId="21CE65A2" w14:textId="77777777" w:rsidR="00D800A3" w:rsidRDefault="00D800A3" w:rsidP="00D800A3">
      <w:pPr>
        <w:ind w:left="1416" w:right="-1" w:firstLine="708"/>
        <w:jc w:val="right"/>
        <w:rPr>
          <w:rFonts w:ascii="Arial" w:hAnsi="Arial" w:cs="Arial"/>
        </w:rPr>
      </w:pPr>
    </w:p>
    <w:p w14:paraId="061DBA04" w14:textId="77777777" w:rsidR="00D800A3" w:rsidRPr="00D800A3" w:rsidRDefault="00D800A3" w:rsidP="00D800A3">
      <w:pPr>
        <w:ind w:left="4820" w:right="-1"/>
        <w:jc w:val="center"/>
        <w:rPr>
          <w:rFonts w:ascii="Arial" w:hAnsi="Arial" w:cs="Arial"/>
          <w:b/>
        </w:rPr>
      </w:pPr>
      <w:r w:rsidRPr="00D800A3">
        <w:rPr>
          <w:rFonts w:ascii="Arial" w:hAnsi="Arial" w:cs="Arial"/>
          <w:b/>
        </w:rPr>
        <w:t>_______________________________</w:t>
      </w:r>
    </w:p>
    <w:p w14:paraId="3D75EDD7" w14:textId="25E52EDB" w:rsidR="00D800A3" w:rsidRPr="00D800A3" w:rsidRDefault="00D800A3" w:rsidP="00D800A3">
      <w:pPr>
        <w:ind w:left="4820" w:right="-1"/>
        <w:jc w:val="center"/>
        <w:rPr>
          <w:rFonts w:ascii="Arial" w:hAnsi="Arial" w:cs="Arial"/>
          <w:sz w:val="22"/>
        </w:rPr>
      </w:pPr>
      <w:r w:rsidRPr="00D800A3">
        <w:rPr>
          <w:rFonts w:ascii="Arial" w:hAnsi="Arial" w:cs="Arial"/>
          <w:sz w:val="22"/>
        </w:rPr>
        <w:t>lastnoročni podpis</w:t>
      </w:r>
    </w:p>
    <w:p w14:paraId="70322865" w14:textId="77777777" w:rsidR="00D800A3" w:rsidRDefault="00D800A3" w:rsidP="00D800A3">
      <w:pPr>
        <w:ind w:right="-1"/>
        <w:rPr>
          <w:rFonts w:ascii="Arial" w:hAnsi="Arial" w:cs="Arial"/>
        </w:rPr>
      </w:pPr>
    </w:p>
    <w:p w14:paraId="3BB7D024" w14:textId="77777777" w:rsidR="00172F8C" w:rsidRDefault="00172F8C" w:rsidP="00D800A3">
      <w:pPr>
        <w:ind w:right="-1"/>
        <w:rPr>
          <w:rFonts w:ascii="Arial" w:hAnsi="Arial" w:cs="Arial"/>
        </w:rPr>
      </w:pPr>
    </w:p>
    <w:p w14:paraId="6E4368FB" w14:textId="77777777" w:rsidR="00172F8C" w:rsidRPr="00172F8C" w:rsidRDefault="00172F8C" w:rsidP="00D800A3">
      <w:pPr>
        <w:ind w:right="-1"/>
        <w:rPr>
          <w:rFonts w:ascii="Arial" w:hAnsi="Arial" w:cs="Arial"/>
          <w:sz w:val="12"/>
          <w:szCs w:val="8"/>
        </w:rPr>
      </w:pPr>
    </w:p>
    <w:p w14:paraId="6A6047A6" w14:textId="43974AD9" w:rsidR="00172F8C" w:rsidRPr="00172F8C" w:rsidRDefault="00172F8C" w:rsidP="00172F8C">
      <w:pPr>
        <w:ind w:right="-1"/>
        <w:jc w:val="both"/>
        <w:rPr>
          <w:rFonts w:ascii="Arial" w:hAnsi="Arial" w:cs="Arial"/>
          <w:sz w:val="16"/>
        </w:rPr>
      </w:pPr>
      <w:r w:rsidRPr="00D800A3">
        <w:rPr>
          <w:rFonts w:ascii="Arial" w:hAnsi="Arial" w:cs="Arial"/>
          <w:sz w:val="16"/>
        </w:rPr>
        <w:t xml:space="preserve">* s podpisom soglašam z uporabo osebnih podatkov, katere </w:t>
      </w:r>
      <w:r w:rsidR="00BE71B5">
        <w:rPr>
          <w:rFonts w:ascii="Arial" w:hAnsi="Arial" w:cs="Arial"/>
          <w:sz w:val="16"/>
        </w:rPr>
        <w:t>O</w:t>
      </w:r>
      <w:r w:rsidRPr="00D800A3">
        <w:rPr>
          <w:rFonts w:ascii="Arial" w:hAnsi="Arial" w:cs="Arial"/>
          <w:sz w:val="16"/>
        </w:rPr>
        <w:t>bčina Ko</w:t>
      </w:r>
      <w:r w:rsidR="00BE71B5">
        <w:rPr>
          <w:rFonts w:ascii="Arial" w:hAnsi="Arial" w:cs="Arial"/>
          <w:sz w:val="16"/>
        </w:rPr>
        <w:t>stanjevica na Krki</w:t>
      </w:r>
      <w:r w:rsidRPr="00D800A3">
        <w:rPr>
          <w:rFonts w:ascii="Arial" w:hAnsi="Arial" w:cs="Arial"/>
          <w:sz w:val="16"/>
        </w:rPr>
        <w:t xml:space="preserve"> hrani in varuje na primeren način ter obdeluje zgolj za potrebe delovanja organa do preklica privolitve!</w:t>
      </w:r>
    </w:p>
    <w:sectPr w:rsidR="00172F8C" w:rsidRPr="00172F8C" w:rsidSect="00172F8C">
      <w:headerReference w:type="even" r:id="rId8"/>
      <w:headerReference w:type="default" r:id="rId9"/>
      <w:footerReference w:type="default" r:id="rId10"/>
      <w:headerReference w:type="first" r:id="rId11"/>
      <w:pgSz w:w="11906" w:h="16838" w:code="9"/>
      <w:pgMar w:top="1701" w:right="1418" w:bottom="1247" w:left="1418"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1405" w14:textId="77777777" w:rsidR="00965ABB" w:rsidRDefault="00965ABB">
      <w:r>
        <w:separator/>
      </w:r>
    </w:p>
  </w:endnote>
  <w:endnote w:type="continuationSeparator" w:id="0">
    <w:p w14:paraId="6863CD73" w14:textId="77777777" w:rsidR="00965ABB" w:rsidRDefault="0096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1452" w14:textId="77777777" w:rsidR="00BE71B5" w:rsidRPr="002A19CA" w:rsidRDefault="00BE71B5" w:rsidP="00BE71B5">
    <w:pPr>
      <w:pStyle w:val="Noga"/>
      <w:ind w:right="360"/>
      <w:rPr>
        <w:rFonts w:ascii="Trebuchet MS" w:hAnsi="Trebuchet MS"/>
        <w:color w:val="808080"/>
        <w:sz w:val="18"/>
        <w:szCs w:val="18"/>
      </w:rPr>
    </w:pPr>
    <w:r w:rsidRPr="002A19CA">
      <w:rPr>
        <w:rFonts w:ascii="Trebuchet MS" w:hAnsi="Trebuchet MS"/>
        <w:color w:val="808080"/>
        <w:sz w:val="18"/>
        <w:szCs w:val="18"/>
      </w:rPr>
      <w:t>Ljubljanska cesta 7, 8311  Kostanjevica na Krki</w:t>
    </w:r>
  </w:p>
  <w:p w14:paraId="11118647" w14:textId="77777777" w:rsidR="00BE71B5" w:rsidRPr="002A19CA" w:rsidRDefault="00BE71B5" w:rsidP="00BE71B5">
    <w:pPr>
      <w:pStyle w:val="Noga"/>
      <w:rPr>
        <w:rFonts w:ascii="Trebuchet MS" w:hAnsi="Trebuchet MS"/>
        <w:color w:val="808080"/>
        <w:sz w:val="18"/>
        <w:szCs w:val="18"/>
      </w:rPr>
    </w:pPr>
    <w:r w:rsidRPr="002A19CA">
      <w:rPr>
        <w:rFonts w:ascii="Trebuchet MS" w:hAnsi="Trebuchet MS"/>
        <w:color w:val="808080"/>
        <w:sz w:val="18"/>
        <w:szCs w:val="18"/>
      </w:rPr>
      <w:sym w:font="Wingdings 2" w:char="F027"/>
    </w:r>
    <w:r>
      <w:rPr>
        <w:rFonts w:ascii="Trebuchet MS" w:hAnsi="Trebuchet MS"/>
        <w:color w:val="808080"/>
        <w:sz w:val="18"/>
        <w:szCs w:val="18"/>
      </w:rPr>
      <w:t xml:space="preserve"> 07-49-87-275</w:t>
    </w:r>
  </w:p>
  <w:p w14:paraId="68590844" w14:textId="77777777" w:rsidR="00BE71B5" w:rsidRPr="002A19CA" w:rsidRDefault="00BE71B5" w:rsidP="00BE71B5">
    <w:pPr>
      <w:pStyle w:val="Noga"/>
      <w:rPr>
        <w:rFonts w:ascii="Trebuchet MS" w:hAnsi="Trebuchet MS"/>
        <w:color w:val="808080"/>
        <w:sz w:val="18"/>
        <w:szCs w:val="18"/>
      </w:rPr>
    </w:pPr>
    <w:r w:rsidRPr="002A19CA">
      <w:rPr>
        <w:rFonts w:ascii="Trebuchet MS" w:hAnsi="Trebuchet MS"/>
        <w:color w:val="808080"/>
        <w:sz w:val="18"/>
        <w:szCs w:val="18"/>
      </w:rPr>
      <w:t>e-</w:t>
    </w:r>
    <w:r>
      <w:rPr>
        <w:rFonts w:ascii="Trebuchet MS" w:hAnsi="Trebuchet MS"/>
        <w:color w:val="808080"/>
        <w:sz w:val="18"/>
        <w:szCs w:val="18"/>
      </w:rPr>
      <w:t>pošta</w:t>
    </w:r>
    <w:r w:rsidRPr="002A19CA">
      <w:rPr>
        <w:rFonts w:ascii="Trebuchet MS" w:hAnsi="Trebuchet MS"/>
        <w:color w:val="808080"/>
        <w:sz w:val="18"/>
        <w:szCs w:val="18"/>
      </w:rPr>
      <w:t xml:space="preserve">: </w:t>
    </w:r>
    <w:r>
      <w:rPr>
        <w:rFonts w:ascii="Trebuchet MS" w:hAnsi="Trebuchet MS"/>
        <w:color w:val="808080"/>
        <w:sz w:val="18"/>
        <w:szCs w:val="18"/>
      </w:rPr>
      <w:t>obcina</w:t>
    </w:r>
    <w:r>
      <w:rPr>
        <w:rFonts w:ascii="Arial" w:hAnsi="Arial" w:cs="Arial"/>
        <w:color w:val="808080"/>
        <w:sz w:val="18"/>
        <w:szCs w:val="18"/>
      </w:rPr>
      <w:t>@</w:t>
    </w:r>
    <w:r>
      <w:rPr>
        <w:rFonts w:ascii="Trebuchet MS" w:hAnsi="Trebuchet MS"/>
        <w:color w:val="808080"/>
        <w:sz w:val="18"/>
        <w:szCs w:val="18"/>
      </w:rPr>
      <w:t>kostanjevica.si</w:t>
    </w:r>
  </w:p>
  <w:p w14:paraId="3A9EF491" w14:textId="77777777" w:rsidR="00BE71B5" w:rsidRPr="002A19CA" w:rsidRDefault="00BE71B5" w:rsidP="00BE71B5">
    <w:pPr>
      <w:pStyle w:val="Noga"/>
      <w:rPr>
        <w:rFonts w:ascii="Trebuchet MS" w:hAnsi="Trebuchet MS"/>
        <w:color w:val="808080"/>
        <w:sz w:val="18"/>
        <w:szCs w:val="18"/>
      </w:rPr>
    </w:pPr>
    <w:r w:rsidRPr="002A19CA">
      <w:rPr>
        <w:rFonts w:ascii="Trebuchet MS" w:hAnsi="Trebuchet MS"/>
        <w:color w:val="808080"/>
        <w:sz w:val="18"/>
        <w:szCs w:val="18"/>
      </w:rPr>
      <w:t>Matična številka: 2179903</w:t>
    </w:r>
  </w:p>
  <w:p w14:paraId="7F192CAC" w14:textId="77777777" w:rsidR="00BE71B5" w:rsidRPr="002A19CA" w:rsidRDefault="00BE71B5" w:rsidP="00BE71B5">
    <w:pPr>
      <w:pStyle w:val="Noga"/>
      <w:rPr>
        <w:rFonts w:ascii="Trebuchet MS" w:hAnsi="Trebuchet MS"/>
        <w:color w:val="808080"/>
        <w:sz w:val="18"/>
        <w:szCs w:val="18"/>
      </w:rPr>
    </w:pPr>
    <w:r w:rsidRPr="002A19CA">
      <w:rPr>
        <w:rFonts w:ascii="Trebuchet MS" w:hAnsi="Trebuchet MS"/>
        <w:color w:val="808080"/>
        <w:sz w:val="18"/>
        <w:szCs w:val="18"/>
      </w:rPr>
      <w:t>Davčna številka: 71838449</w:t>
    </w:r>
  </w:p>
  <w:p w14:paraId="2464BFCC" w14:textId="77777777" w:rsidR="00BE71B5" w:rsidRDefault="00BE71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1696" w14:textId="77777777" w:rsidR="00965ABB" w:rsidRDefault="00965ABB">
      <w:r>
        <w:separator/>
      </w:r>
    </w:p>
  </w:footnote>
  <w:footnote w:type="continuationSeparator" w:id="0">
    <w:p w14:paraId="7B8AEDF7" w14:textId="77777777" w:rsidR="00965ABB" w:rsidRDefault="0096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5E7D" w14:textId="77777777" w:rsidR="00E71D5F" w:rsidRDefault="00000000">
    <w:pPr>
      <w:pStyle w:val="Glava"/>
    </w:pPr>
    <w:r>
      <w:rPr>
        <w:noProof/>
        <w:lang w:eastAsia="zh-CN"/>
      </w:rPr>
      <w:pict w14:anchorId="051EA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8" type="#_x0000_t75" style="position:absolute;margin-left:0;margin-top:0;width:595.15pt;height:841.8pt;z-index:-251658240;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18E2" w14:textId="1FABBE6B" w:rsidR="00E71D5F" w:rsidRDefault="00BE71B5" w:rsidP="00BE71B5">
    <w:pPr>
      <w:pStyle w:val="Glava"/>
      <w:jc w:val="center"/>
    </w:pPr>
    <w:r>
      <w:rPr>
        <w:noProof/>
      </w:rPr>
      <w:drawing>
        <wp:inline distT="0" distB="0" distL="0" distR="0" wp14:anchorId="765FEB08" wp14:editId="1040C3FF">
          <wp:extent cx="1266825" cy="1371600"/>
          <wp:effectExtent l="0" t="0" r="9525" b="0"/>
          <wp:docPr id="20932990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1371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FB84B" w14:textId="77777777" w:rsidR="00E71D5F" w:rsidRDefault="00000000">
    <w:pPr>
      <w:pStyle w:val="Glava"/>
    </w:pPr>
    <w:r>
      <w:rPr>
        <w:noProof/>
        <w:lang w:eastAsia="zh-CN"/>
      </w:rPr>
      <w:pict w14:anchorId="65B7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style="position:absolute;margin-left:0;margin-top:0;width:595.15pt;height:841.8pt;z-index:-251659264;mso-position-horizontal:center;mso-position-horizontal-relative:margin;mso-position-vertical:center;mso-position-vertical-relative:margin" wrapcoords="9712 424 9739 1444 10800 1656 9739 1733 9739 1944 10800 1964 10800 18597 2068 18712 2013 18751 2122 18905 2068 18943 2013 19290 2476 19521 2639 19579 3292 19579 3482 19521 3945 19290 3972 19078 3890 18943 3754 18905 10800 18597 10800 1964 11834 1944 11834 1752 10800 1656 11698 1617 11861 1386 11915 462 11671 424 9821 424 9712 424">
          <v:imagedata r:id="rId1" o:title="Dopisni SiQ"/>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E38"/>
    <w:multiLevelType w:val="hybridMultilevel"/>
    <w:tmpl w:val="A6385692"/>
    <w:lvl w:ilvl="0" w:tplc="0388F2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A2441"/>
    <w:multiLevelType w:val="singleLevel"/>
    <w:tmpl w:val="292E106E"/>
    <w:lvl w:ilvl="0">
      <w:start w:val="1"/>
      <w:numFmt w:val="decimal"/>
      <w:lvlText w:val="%1."/>
      <w:lvlJc w:val="left"/>
      <w:pPr>
        <w:tabs>
          <w:tab w:val="num" w:pos="360"/>
        </w:tabs>
        <w:ind w:left="360" w:hanging="360"/>
      </w:pPr>
      <w:rPr>
        <w:rFonts w:hint="default"/>
      </w:rPr>
    </w:lvl>
  </w:abstractNum>
  <w:abstractNum w:abstractNumId="2" w15:restartNumberingAfterBreak="0">
    <w:nsid w:val="0D3F6004"/>
    <w:multiLevelType w:val="hybridMultilevel"/>
    <w:tmpl w:val="BD3AE48E"/>
    <w:lvl w:ilvl="0" w:tplc="2E9C9F64">
      <w:numFmt w:val="bullet"/>
      <w:lvlText w:val="-"/>
      <w:lvlJc w:val="left"/>
      <w:pPr>
        <w:tabs>
          <w:tab w:val="num" w:pos="720"/>
        </w:tabs>
        <w:ind w:left="720" w:hanging="360"/>
      </w:pPr>
      <w:rPr>
        <w:rFonts w:ascii="Times New Roman" w:eastAsia="Times New Roman" w:hAnsi="Times New Roman" w:cs="Times New Roman" w:hint="default"/>
      </w:rPr>
    </w:lvl>
    <w:lvl w:ilvl="1" w:tplc="6B1812BC" w:tentative="1">
      <w:start w:val="1"/>
      <w:numFmt w:val="bullet"/>
      <w:lvlText w:val="o"/>
      <w:lvlJc w:val="left"/>
      <w:pPr>
        <w:tabs>
          <w:tab w:val="num" w:pos="1440"/>
        </w:tabs>
        <w:ind w:left="1440" w:hanging="360"/>
      </w:pPr>
      <w:rPr>
        <w:rFonts w:ascii="Courier New" w:hAnsi="Courier New" w:cs="Courier New" w:hint="default"/>
      </w:rPr>
    </w:lvl>
    <w:lvl w:ilvl="2" w:tplc="12EE95DE" w:tentative="1">
      <w:start w:val="1"/>
      <w:numFmt w:val="bullet"/>
      <w:lvlText w:val=""/>
      <w:lvlJc w:val="left"/>
      <w:pPr>
        <w:tabs>
          <w:tab w:val="num" w:pos="2160"/>
        </w:tabs>
        <w:ind w:left="2160" w:hanging="360"/>
      </w:pPr>
      <w:rPr>
        <w:rFonts w:ascii="Wingdings" w:hAnsi="Wingdings" w:hint="default"/>
      </w:rPr>
    </w:lvl>
    <w:lvl w:ilvl="3" w:tplc="F454F15A" w:tentative="1">
      <w:start w:val="1"/>
      <w:numFmt w:val="bullet"/>
      <w:lvlText w:val=""/>
      <w:lvlJc w:val="left"/>
      <w:pPr>
        <w:tabs>
          <w:tab w:val="num" w:pos="2880"/>
        </w:tabs>
        <w:ind w:left="2880" w:hanging="360"/>
      </w:pPr>
      <w:rPr>
        <w:rFonts w:ascii="Symbol" w:hAnsi="Symbol" w:hint="default"/>
      </w:rPr>
    </w:lvl>
    <w:lvl w:ilvl="4" w:tplc="A0382D00" w:tentative="1">
      <w:start w:val="1"/>
      <w:numFmt w:val="bullet"/>
      <w:lvlText w:val="o"/>
      <w:lvlJc w:val="left"/>
      <w:pPr>
        <w:tabs>
          <w:tab w:val="num" w:pos="3600"/>
        </w:tabs>
        <w:ind w:left="3600" w:hanging="360"/>
      </w:pPr>
      <w:rPr>
        <w:rFonts w:ascii="Courier New" w:hAnsi="Courier New" w:cs="Courier New" w:hint="default"/>
      </w:rPr>
    </w:lvl>
    <w:lvl w:ilvl="5" w:tplc="A644F3E4" w:tentative="1">
      <w:start w:val="1"/>
      <w:numFmt w:val="bullet"/>
      <w:lvlText w:val=""/>
      <w:lvlJc w:val="left"/>
      <w:pPr>
        <w:tabs>
          <w:tab w:val="num" w:pos="4320"/>
        </w:tabs>
        <w:ind w:left="4320" w:hanging="360"/>
      </w:pPr>
      <w:rPr>
        <w:rFonts w:ascii="Wingdings" w:hAnsi="Wingdings" w:hint="default"/>
      </w:rPr>
    </w:lvl>
    <w:lvl w:ilvl="6" w:tplc="07409636" w:tentative="1">
      <w:start w:val="1"/>
      <w:numFmt w:val="bullet"/>
      <w:lvlText w:val=""/>
      <w:lvlJc w:val="left"/>
      <w:pPr>
        <w:tabs>
          <w:tab w:val="num" w:pos="5040"/>
        </w:tabs>
        <w:ind w:left="5040" w:hanging="360"/>
      </w:pPr>
      <w:rPr>
        <w:rFonts w:ascii="Symbol" w:hAnsi="Symbol" w:hint="default"/>
      </w:rPr>
    </w:lvl>
    <w:lvl w:ilvl="7" w:tplc="03868280" w:tentative="1">
      <w:start w:val="1"/>
      <w:numFmt w:val="bullet"/>
      <w:lvlText w:val="o"/>
      <w:lvlJc w:val="left"/>
      <w:pPr>
        <w:tabs>
          <w:tab w:val="num" w:pos="5760"/>
        </w:tabs>
        <w:ind w:left="5760" w:hanging="360"/>
      </w:pPr>
      <w:rPr>
        <w:rFonts w:ascii="Courier New" w:hAnsi="Courier New" w:cs="Courier New" w:hint="default"/>
      </w:rPr>
    </w:lvl>
    <w:lvl w:ilvl="8" w:tplc="FBFA3F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17749"/>
    <w:multiLevelType w:val="hybridMultilevel"/>
    <w:tmpl w:val="1C08ADD2"/>
    <w:lvl w:ilvl="0" w:tplc="CC1A8D18">
      <w:start w:val="1"/>
      <w:numFmt w:val="bullet"/>
      <w:lvlText w:val="-"/>
      <w:lvlJc w:val="left"/>
      <w:pPr>
        <w:tabs>
          <w:tab w:val="num" w:pos="1440"/>
        </w:tabs>
        <w:ind w:left="144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E75FE"/>
    <w:multiLevelType w:val="hybridMultilevel"/>
    <w:tmpl w:val="73B08418"/>
    <w:lvl w:ilvl="0" w:tplc="338043A6">
      <w:start w:val="1"/>
      <w:numFmt w:val="decimal"/>
      <w:lvlText w:val="%1."/>
      <w:lvlJc w:val="left"/>
      <w:pPr>
        <w:tabs>
          <w:tab w:val="num" w:pos="360"/>
        </w:tabs>
        <w:ind w:left="360" w:hanging="360"/>
      </w:p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 w15:restartNumberingAfterBreak="0">
    <w:nsid w:val="20D07AFF"/>
    <w:multiLevelType w:val="singleLevel"/>
    <w:tmpl w:val="0424000F"/>
    <w:lvl w:ilvl="0">
      <w:start w:val="1"/>
      <w:numFmt w:val="decimal"/>
      <w:lvlText w:val="%1."/>
      <w:lvlJc w:val="left"/>
      <w:pPr>
        <w:tabs>
          <w:tab w:val="num" w:pos="360"/>
        </w:tabs>
        <w:ind w:left="360" w:hanging="360"/>
      </w:pPr>
    </w:lvl>
  </w:abstractNum>
  <w:abstractNum w:abstractNumId="6" w15:restartNumberingAfterBreak="0">
    <w:nsid w:val="228B6AB0"/>
    <w:multiLevelType w:val="hybridMultilevel"/>
    <w:tmpl w:val="62EC4D1E"/>
    <w:lvl w:ilvl="0" w:tplc="338043A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B6638B"/>
    <w:multiLevelType w:val="hybridMultilevel"/>
    <w:tmpl w:val="2856BB46"/>
    <w:lvl w:ilvl="0" w:tplc="796CA9C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094CEC"/>
    <w:multiLevelType w:val="hybridMultilevel"/>
    <w:tmpl w:val="9F5E40B0"/>
    <w:lvl w:ilvl="0" w:tplc="01AEB3B2">
      <w:start w:val="1"/>
      <w:numFmt w:val="bullet"/>
      <w:lvlText w:val="-"/>
      <w:lvlJc w:val="left"/>
      <w:pPr>
        <w:tabs>
          <w:tab w:val="num" w:pos="360"/>
        </w:tabs>
        <w:ind w:left="360" w:hanging="360"/>
      </w:pPr>
      <w:rPr>
        <w:rFonts w:ascii="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A4F8D"/>
    <w:multiLevelType w:val="hybridMultilevel"/>
    <w:tmpl w:val="DBB09F1E"/>
    <w:lvl w:ilvl="0" w:tplc="B5FC2936">
      <w:start w:val="1"/>
      <w:numFmt w:val="decimal"/>
      <w:pStyle w:val="Oznaenseznam"/>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EF2747"/>
    <w:multiLevelType w:val="hybridMultilevel"/>
    <w:tmpl w:val="F6F26A8A"/>
    <w:lvl w:ilvl="0" w:tplc="573E3B4A">
      <w:numFmt w:val="bullet"/>
      <w:lvlText w:val="-"/>
      <w:lvlJc w:val="left"/>
      <w:pPr>
        <w:tabs>
          <w:tab w:val="num" w:pos="1428"/>
        </w:tabs>
        <w:ind w:left="1428" w:hanging="360"/>
      </w:pPr>
      <w:rPr>
        <w:rFonts w:ascii="Arial" w:eastAsia="Times New Roman" w:hAnsi="Arial" w:cs="Aria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A7D0940"/>
    <w:multiLevelType w:val="hybridMultilevel"/>
    <w:tmpl w:val="2A461920"/>
    <w:lvl w:ilvl="0" w:tplc="01AEB3B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E13813"/>
    <w:multiLevelType w:val="hybridMultilevel"/>
    <w:tmpl w:val="F1889158"/>
    <w:lvl w:ilvl="0" w:tplc="1B7830A8">
      <w:start w:val="3"/>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7B4CBF"/>
    <w:multiLevelType w:val="hybridMultilevel"/>
    <w:tmpl w:val="E910B79A"/>
    <w:lvl w:ilvl="0" w:tplc="796CA9C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7B111E"/>
    <w:multiLevelType w:val="hybridMultilevel"/>
    <w:tmpl w:val="9C0C293C"/>
    <w:lvl w:ilvl="0" w:tplc="D80ABB1E">
      <w:start w:val="1"/>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48834679">
    <w:abstractNumId w:val="2"/>
  </w:num>
  <w:num w:numId="2" w16cid:durableId="2026789213">
    <w:abstractNumId w:val="10"/>
  </w:num>
  <w:num w:numId="3" w16cid:durableId="195656993">
    <w:abstractNumId w:val="4"/>
  </w:num>
  <w:num w:numId="4" w16cid:durableId="425343461">
    <w:abstractNumId w:val="14"/>
  </w:num>
  <w:num w:numId="5" w16cid:durableId="289669503">
    <w:abstractNumId w:val="8"/>
  </w:num>
  <w:num w:numId="6" w16cid:durableId="1316688230">
    <w:abstractNumId w:val="0"/>
  </w:num>
  <w:num w:numId="7" w16cid:durableId="1577738286">
    <w:abstractNumId w:val="12"/>
  </w:num>
  <w:num w:numId="8" w16cid:durableId="1787431541">
    <w:abstractNumId w:val="7"/>
  </w:num>
  <w:num w:numId="9" w16cid:durableId="441262488">
    <w:abstractNumId w:val="6"/>
  </w:num>
  <w:num w:numId="10" w16cid:durableId="1227496810">
    <w:abstractNumId w:val="3"/>
  </w:num>
  <w:num w:numId="11" w16cid:durableId="2128940">
    <w:abstractNumId w:val="9"/>
  </w:num>
  <w:num w:numId="12" w16cid:durableId="1405445046">
    <w:abstractNumId w:val="13"/>
  </w:num>
  <w:num w:numId="13" w16cid:durableId="824080319">
    <w:abstractNumId w:val="5"/>
  </w:num>
  <w:num w:numId="14" w16cid:durableId="392849624">
    <w:abstractNumId w:val="1"/>
  </w:num>
  <w:num w:numId="15" w16cid:durableId="750126070">
    <w:abstractNumId w:val="1"/>
    <w:lvlOverride w:ilvl="0">
      <w:startOverride w:val="11"/>
    </w:lvlOverride>
  </w:num>
  <w:num w:numId="16" w16cid:durableId="2473520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D18"/>
    <w:rsid w:val="00000179"/>
    <w:rsid w:val="00003E70"/>
    <w:rsid w:val="00007415"/>
    <w:rsid w:val="00017031"/>
    <w:rsid w:val="00017D21"/>
    <w:rsid w:val="00020B07"/>
    <w:rsid w:val="000212C8"/>
    <w:rsid w:val="00021788"/>
    <w:rsid w:val="00025616"/>
    <w:rsid w:val="00025F1C"/>
    <w:rsid w:val="00026432"/>
    <w:rsid w:val="0003042E"/>
    <w:rsid w:val="0003232B"/>
    <w:rsid w:val="00041B2D"/>
    <w:rsid w:val="00044AA4"/>
    <w:rsid w:val="00050062"/>
    <w:rsid w:val="0005125A"/>
    <w:rsid w:val="00053099"/>
    <w:rsid w:val="0005379B"/>
    <w:rsid w:val="00063DF7"/>
    <w:rsid w:val="00065905"/>
    <w:rsid w:val="00065E47"/>
    <w:rsid w:val="00081C06"/>
    <w:rsid w:val="00085F8F"/>
    <w:rsid w:val="00091F47"/>
    <w:rsid w:val="00094FD6"/>
    <w:rsid w:val="00095589"/>
    <w:rsid w:val="00097191"/>
    <w:rsid w:val="0009731D"/>
    <w:rsid w:val="000A1194"/>
    <w:rsid w:val="000A2B52"/>
    <w:rsid w:val="000A5FB7"/>
    <w:rsid w:val="000A66B1"/>
    <w:rsid w:val="000A68BA"/>
    <w:rsid w:val="000A7DC0"/>
    <w:rsid w:val="000B1D02"/>
    <w:rsid w:val="000B367A"/>
    <w:rsid w:val="000B729C"/>
    <w:rsid w:val="000C3952"/>
    <w:rsid w:val="000C7B7E"/>
    <w:rsid w:val="000D1106"/>
    <w:rsid w:val="000D22AF"/>
    <w:rsid w:val="000D5CF4"/>
    <w:rsid w:val="000D5D5A"/>
    <w:rsid w:val="000E2C18"/>
    <w:rsid w:val="000E37A3"/>
    <w:rsid w:val="000E3A1B"/>
    <w:rsid w:val="000E7054"/>
    <w:rsid w:val="000F0EF2"/>
    <w:rsid w:val="00102848"/>
    <w:rsid w:val="00103902"/>
    <w:rsid w:val="0010665A"/>
    <w:rsid w:val="001101DB"/>
    <w:rsid w:val="00110691"/>
    <w:rsid w:val="00114489"/>
    <w:rsid w:val="001258C2"/>
    <w:rsid w:val="0012642D"/>
    <w:rsid w:val="00127BD5"/>
    <w:rsid w:val="00131274"/>
    <w:rsid w:val="00135183"/>
    <w:rsid w:val="0014389D"/>
    <w:rsid w:val="00146D9B"/>
    <w:rsid w:val="00150481"/>
    <w:rsid w:val="001518B9"/>
    <w:rsid w:val="00151D7F"/>
    <w:rsid w:val="00161FD8"/>
    <w:rsid w:val="00172F8C"/>
    <w:rsid w:val="0017577D"/>
    <w:rsid w:val="00175F02"/>
    <w:rsid w:val="00180A5E"/>
    <w:rsid w:val="00180C19"/>
    <w:rsid w:val="001835D7"/>
    <w:rsid w:val="00185201"/>
    <w:rsid w:val="001A4A9D"/>
    <w:rsid w:val="001A542D"/>
    <w:rsid w:val="001A7BC8"/>
    <w:rsid w:val="001B1EEB"/>
    <w:rsid w:val="001B5F07"/>
    <w:rsid w:val="001B6373"/>
    <w:rsid w:val="001C313C"/>
    <w:rsid w:val="001C39F1"/>
    <w:rsid w:val="001C42A9"/>
    <w:rsid w:val="001C58AD"/>
    <w:rsid w:val="001C6BCD"/>
    <w:rsid w:val="001D3EEC"/>
    <w:rsid w:val="001D54A3"/>
    <w:rsid w:val="001E3403"/>
    <w:rsid w:val="001E42F7"/>
    <w:rsid w:val="001E477D"/>
    <w:rsid w:val="001E5C82"/>
    <w:rsid w:val="001F30DF"/>
    <w:rsid w:val="00206158"/>
    <w:rsid w:val="00220371"/>
    <w:rsid w:val="00226E36"/>
    <w:rsid w:val="0023765A"/>
    <w:rsid w:val="002411A1"/>
    <w:rsid w:val="00251866"/>
    <w:rsid w:val="002529C1"/>
    <w:rsid w:val="00260265"/>
    <w:rsid w:val="00262B7F"/>
    <w:rsid w:val="00262D73"/>
    <w:rsid w:val="0026761D"/>
    <w:rsid w:val="002714DE"/>
    <w:rsid w:val="00272A07"/>
    <w:rsid w:val="00273869"/>
    <w:rsid w:val="002738C9"/>
    <w:rsid w:val="0027539E"/>
    <w:rsid w:val="00276D18"/>
    <w:rsid w:val="002849E5"/>
    <w:rsid w:val="0029327F"/>
    <w:rsid w:val="00296782"/>
    <w:rsid w:val="002977FC"/>
    <w:rsid w:val="002A2F80"/>
    <w:rsid w:val="002A3137"/>
    <w:rsid w:val="002A49AE"/>
    <w:rsid w:val="002A5540"/>
    <w:rsid w:val="002B47FA"/>
    <w:rsid w:val="002B6ACE"/>
    <w:rsid w:val="002C2F7F"/>
    <w:rsid w:val="002D2F90"/>
    <w:rsid w:val="002E0ED3"/>
    <w:rsid w:val="002E6E88"/>
    <w:rsid w:val="002F6FBA"/>
    <w:rsid w:val="00301FFE"/>
    <w:rsid w:val="003025FD"/>
    <w:rsid w:val="0031093F"/>
    <w:rsid w:val="00320952"/>
    <w:rsid w:val="00325026"/>
    <w:rsid w:val="003306C0"/>
    <w:rsid w:val="003356BC"/>
    <w:rsid w:val="00336AEB"/>
    <w:rsid w:val="00344CE5"/>
    <w:rsid w:val="00346A34"/>
    <w:rsid w:val="003479B6"/>
    <w:rsid w:val="00352FB7"/>
    <w:rsid w:val="003541C2"/>
    <w:rsid w:val="00355D6A"/>
    <w:rsid w:val="00355FA3"/>
    <w:rsid w:val="00364036"/>
    <w:rsid w:val="003710D0"/>
    <w:rsid w:val="00371AFA"/>
    <w:rsid w:val="003732FF"/>
    <w:rsid w:val="00377032"/>
    <w:rsid w:val="00380C6A"/>
    <w:rsid w:val="00384E8D"/>
    <w:rsid w:val="003867E5"/>
    <w:rsid w:val="003878FB"/>
    <w:rsid w:val="00390BE3"/>
    <w:rsid w:val="00391EA5"/>
    <w:rsid w:val="003943D1"/>
    <w:rsid w:val="00394A1A"/>
    <w:rsid w:val="003956A4"/>
    <w:rsid w:val="003A550A"/>
    <w:rsid w:val="003B4D26"/>
    <w:rsid w:val="003B586C"/>
    <w:rsid w:val="003B5987"/>
    <w:rsid w:val="003C2DE4"/>
    <w:rsid w:val="003D3F16"/>
    <w:rsid w:val="003D6886"/>
    <w:rsid w:val="003E2F12"/>
    <w:rsid w:val="003E3855"/>
    <w:rsid w:val="003F20E3"/>
    <w:rsid w:val="003F4D47"/>
    <w:rsid w:val="00401759"/>
    <w:rsid w:val="004042F8"/>
    <w:rsid w:val="00404CD3"/>
    <w:rsid w:val="00411358"/>
    <w:rsid w:val="00412963"/>
    <w:rsid w:val="00421B7A"/>
    <w:rsid w:val="004254E4"/>
    <w:rsid w:val="004312A7"/>
    <w:rsid w:val="004559DC"/>
    <w:rsid w:val="004675A6"/>
    <w:rsid w:val="004708C8"/>
    <w:rsid w:val="00470BCD"/>
    <w:rsid w:val="004729D4"/>
    <w:rsid w:val="00477268"/>
    <w:rsid w:val="004833C4"/>
    <w:rsid w:val="00483B0B"/>
    <w:rsid w:val="00484201"/>
    <w:rsid w:val="00493710"/>
    <w:rsid w:val="004952A1"/>
    <w:rsid w:val="00496DA2"/>
    <w:rsid w:val="00497542"/>
    <w:rsid w:val="004A0DA1"/>
    <w:rsid w:val="004A5FAC"/>
    <w:rsid w:val="004A65A3"/>
    <w:rsid w:val="004B607D"/>
    <w:rsid w:val="004B7889"/>
    <w:rsid w:val="004C1444"/>
    <w:rsid w:val="004C2F91"/>
    <w:rsid w:val="004C4106"/>
    <w:rsid w:val="004C5F41"/>
    <w:rsid w:val="004D2AF0"/>
    <w:rsid w:val="004D4670"/>
    <w:rsid w:val="004D77E1"/>
    <w:rsid w:val="004D7EFB"/>
    <w:rsid w:val="004E6FDF"/>
    <w:rsid w:val="004F2B69"/>
    <w:rsid w:val="004F698F"/>
    <w:rsid w:val="00500884"/>
    <w:rsid w:val="0050355E"/>
    <w:rsid w:val="0051460E"/>
    <w:rsid w:val="00521A4A"/>
    <w:rsid w:val="0052429C"/>
    <w:rsid w:val="00531EC4"/>
    <w:rsid w:val="00546DC9"/>
    <w:rsid w:val="00552FDB"/>
    <w:rsid w:val="005544EE"/>
    <w:rsid w:val="005546F9"/>
    <w:rsid w:val="00562888"/>
    <w:rsid w:val="00580D88"/>
    <w:rsid w:val="00581F8E"/>
    <w:rsid w:val="00585101"/>
    <w:rsid w:val="00585344"/>
    <w:rsid w:val="005878F2"/>
    <w:rsid w:val="00590D98"/>
    <w:rsid w:val="0059770E"/>
    <w:rsid w:val="005A29EB"/>
    <w:rsid w:val="005A589D"/>
    <w:rsid w:val="005A5EBB"/>
    <w:rsid w:val="005B1223"/>
    <w:rsid w:val="005B5D06"/>
    <w:rsid w:val="005C00BA"/>
    <w:rsid w:val="005C4BA8"/>
    <w:rsid w:val="005D1A7C"/>
    <w:rsid w:val="00610DEB"/>
    <w:rsid w:val="006120F8"/>
    <w:rsid w:val="0062574D"/>
    <w:rsid w:val="00630F66"/>
    <w:rsid w:val="00631731"/>
    <w:rsid w:val="00632A07"/>
    <w:rsid w:val="00632D53"/>
    <w:rsid w:val="0063647B"/>
    <w:rsid w:val="00642F77"/>
    <w:rsid w:val="00643C58"/>
    <w:rsid w:val="00657221"/>
    <w:rsid w:val="00657DAC"/>
    <w:rsid w:val="00664A01"/>
    <w:rsid w:val="00673674"/>
    <w:rsid w:val="006738E1"/>
    <w:rsid w:val="006836A9"/>
    <w:rsid w:val="00690907"/>
    <w:rsid w:val="00691924"/>
    <w:rsid w:val="006A26D6"/>
    <w:rsid w:val="006A79AF"/>
    <w:rsid w:val="006B062D"/>
    <w:rsid w:val="006B0747"/>
    <w:rsid w:val="006B0FFC"/>
    <w:rsid w:val="006B7D0C"/>
    <w:rsid w:val="006C1BBB"/>
    <w:rsid w:val="006D0A1C"/>
    <w:rsid w:val="006D4E2A"/>
    <w:rsid w:val="006D615B"/>
    <w:rsid w:val="006D71B1"/>
    <w:rsid w:val="006D72B7"/>
    <w:rsid w:val="006E1ACF"/>
    <w:rsid w:val="0070118A"/>
    <w:rsid w:val="007066BD"/>
    <w:rsid w:val="0071180A"/>
    <w:rsid w:val="00717D59"/>
    <w:rsid w:val="00726ADF"/>
    <w:rsid w:val="007342AB"/>
    <w:rsid w:val="007413FE"/>
    <w:rsid w:val="00753A6A"/>
    <w:rsid w:val="00754498"/>
    <w:rsid w:val="00755AE8"/>
    <w:rsid w:val="00762C37"/>
    <w:rsid w:val="00765B35"/>
    <w:rsid w:val="00773092"/>
    <w:rsid w:val="0077400A"/>
    <w:rsid w:val="00774A0F"/>
    <w:rsid w:val="0078289F"/>
    <w:rsid w:val="0078534F"/>
    <w:rsid w:val="007875BB"/>
    <w:rsid w:val="00790DB9"/>
    <w:rsid w:val="00794CE5"/>
    <w:rsid w:val="007B16FC"/>
    <w:rsid w:val="007B3355"/>
    <w:rsid w:val="007B6F4A"/>
    <w:rsid w:val="007C4A6C"/>
    <w:rsid w:val="007C5D97"/>
    <w:rsid w:val="007D1EAD"/>
    <w:rsid w:val="007D6753"/>
    <w:rsid w:val="007E3A9D"/>
    <w:rsid w:val="007E4123"/>
    <w:rsid w:val="007E7B47"/>
    <w:rsid w:val="007F01F9"/>
    <w:rsid w:val="007F0B95"/>
    <w:rsid w:val="007F23E4"/>
    <w:rsid w:val="007F28A3"/>
    <w:rsid w:val="008016B0"/>
    <w:rsid w:val="0080454B"/>
    <w:rsid w:val="00812D0A"/>
    <w:rsid w:val="00814E07"/>
    <w:rsid w:val="008228A5"/>
    <w:rsid w:val="00825E45"/>
    <w:rsid w:val="00831A2F"/>
    <w:rsid w:val="00832148"/>
    <w:rsid w:val="00837A25"/>
    <w:rsid w:val="0084233B"/>
    <w:rsid w:val="00842C31"/>
    <w:rsid w:val="0085406D"/>
    <w:rsid w:val="00857418"/>
    <w:rsid w:val="00870F0D"/>
    <w:rsid w:val="008751DA"/>
    <w:rsid w:val="00876C11"/>
    <w:rsid w:val="008824C7"/>
    <w:rsid w:val="008852E1"/>
    <w:rsid w:val="00885B81"/>
    <w:rsid w:val="00892854"/>
    <w:rsid w:val="00893227"/>
    <w:rsid w:val="008B5166"/>
    <w:rsid w:val="008B5E4A"/>
    <w:rsid w:val="008B6A28"/>
    <w:rsid w:val="008B734D"/>
    <w:rsid w:val="008C0152"/>
    <w:rsid w:val="008C3123"/>
    <w:rsid w:val="008D319B"/>
    <w:rsid w:val="008D4259"/>
    <w:rsid w:val="008D79B5"/>
    <w:rsid w:val="008E3B6E"/>
    <w:rsid w:val="008E655F"/>
    <w:rsid w:val="008E695C"/>
    <w:rsid w:val="008F07C5"/>
    <w:rsid w:val="008F16E9"/>
    <w:rsid w:val="008F2BB8"/>
    <w:rsid w:val="008F6E8A"/>
    <w:rsid w:val="008F7D7B"/>
    <w:rsid w:val="009010D1"/>
    <w:rsid w:val="0090114E"/>
    <w:rsid w:val="009017BE"/>
    <w:rsid w:val="009021DF"/>
    <w:rsid w:val="00903582"/>
    <w:rsid w:val="00903EF5"/>
    <w:rsid w:val="009059D0"/>
    <w:rsid w:val="00906E78"/>
    <w:rsid w:val="00910E64"/>
    <w:rsid w:val="0091140B"/>
    <w:rsid w:val="00916426"/>
    <w:rsid w:val="00923A35"/>
    <w:rsid w:val="009242AA"/>
    <w:rsid w:val="0093500F"/>
    <w:rsid w:val="00940E22"/>
    <w:rsid w:val="00947EF9"/>
    <w:rsid w:val="00951AD6"/>
    <w:rsid w:val="009533C8"/>
    <w:rsid w:val="00955DDA"/>
    <w:rsid w:val="00961E0B"/>
    <w:rsid w:val="00964A10"/>
    <w:rsid w:val="00965ABB"/>
    <w:rsid w:val="009702A7"/>
    <w:rsid w:val="00970CD9"/>
    <w:rsid w:val="009715A1"/>
    <w:rsid w:val="00974556"/>
    <w:rsid w:val="009761B4"/>
    <w:rsid w:val="009810E0"/>
    <w:rsid w:val="00987791"/>
    <w:rsid w:val="009909E4"/>
    <w:rsid w:val="00990AD4"/>
    <w:rsid w:val="009911AB"/>
    <w:rsid w:val="00994B13"/>
    <w:rsid w:val="00996EE4"/>
    <w:rsid w:val="009A165B"/>
    <w:rsid w:val="009A1B0C"/>
    <w:rsid w:val="009B19BB"/>
    <w:rsid w:val="009B6584"/>
    <w:rsid w:val="009C1560"/>
    <w:rsid w:val="009C53FB"/>
    <w:rsid w:val="009C6DC4"/>
    <w:rsid w:val="009E536C"/>
    <w:rsid w:val="009F3E1A"/>
    <w:rsid w:val="00A0449C"/>
    <w:rsid w:val="00A12E94"/>
    <w:rsid w:val="00A25EF0"/>
    <w:rsid w:val="00A268DD"/>
    <w:rsid w:val="00A26E31"/>
    <w:rsid w:val="00A32380"/>
    <w:rsid w:val="00A323A9"/>
    <w:rsid w:val="00A4019A"/>
    <w:rsid w:val="00A40B95"/>
    <w:rsid w:val="00A42D37"/>
    <w:rsid w:val="00A43DFA"/>
    <w:rsid w:val="00A5111D"/>
    <w:rsid w:val="00A5159E"/>
    <w:rsid w:val="00A5414F"/>
    <w:rsid w:val="00A54C8A"/>
    <w:rsid w:val="00A73AA9"/>
    <w:rsid w:val="00A73F66"/>
    <w:rsid w:val="00A76CAA"/>
    <w:rsid w:val="00A83904"/>
    <w:rsid w:val="00A924E5"/>
    <w:rsid w:val="00A94966"/>
    <w:rsid w:val="00AA0B11"/>
    <w:rsid w:val="00AA2DB9"/>
    <w:rsid w:val="00AB1BE3"/>
    <w:rsid w:val="00AB4001"/>
    <w:rsid w:val="00AC2010"/>
    <w:rsid w:val="00AC5E60"/>
    <w:rsid w:val="00AC73D9"/>
    <w:rsid w:val="00AC7419"/>
    <w:rsid w:val="00AD0D22"/>
    <w:rsid w:val="00AD76F4"/>
    <w:rsid w:val="00AF56E1"/>
    <w:rsid w:val="00B05F19"/>
    <w:rsid w:val="00B061CB"/>
    <w:rsid w:val="00B16A22"/>
    <w:rsid w:val="00B16DC8"/>
    <w:rsid w:val="00B174FE"/>
    <w:rsid w:val="00B24462"/>
    <w:rsid w:val="00B31E1B"/>
    <w:rsid w:val="00B3208B"/>
    <w:rsid w:val="00B40BCC"/>
    <w:rsid w:val="00B41926"/>
    <w:rsid w:val="00B4474F"/>
    <w:rsid w:val="00B46339"/>
    <w:rsid w:val="00B53B22"/>
    <w:rsid w:val="00B61492"/>
    <w:rsid w:val="00B643C1"/>
    <w:rsid w:val="00B7334F"/>
    <w:rsid w:val="00B76631"/>
    <w:rsid w:val="00B80599"/>
    <w:rsid w:val="00B82D02"/>
    <w:rsid w:val="00B86ED0"/>
    <w:rsid w:val="00B87B8F"/>
    <w:rsid w:val="00BA0C2D"/>
    <w:rsid w:val="00BA4B3C"/>
    <w:rsid w:val="00BA5C6D"/>
    <w:rsid w:val="00BA6C9F"/>
    <w:rsid w:val="00BA6DA4"/>
    <w:rsid w:val="00BB011A"/>
    <w:rsid w:val="00BB7CD6"/>
    <w:rsid w:val="00BC25E4"/>
    <w:rsid w:val="00BC40C2"/>
    <w:rsid w:val="00BC613E"/>
    <w:rsid w:val="00BC759E"/>
    <w:rsid w:val="00BE71B5"/>
    <w:rsid w:val="00C03177"/>
    <w:rsid w:val="00C103E8"/>
    <w:rsid w:val="00C135C9"/>
    <w:rsid w:val="00C139EC"/>
    <w:rsid w:val="00C222FA"/>
    <w:rsid w:val="00C30018"/>
    <w:rsid w:val="00C33390"/>
    <w:rsid w:val="00C34AEF"/>
    <w:rsid w:val="00C4204C"/>
    <w:rsid w:val="00C432BC"/>
    <w:rsid w:val="00C471F1"/>
    <w:rsid w:val="00C5225B"/>
    <w:rsid w:val="00C53568"/>
    <w:rsid w:val="00C541BF"/>
    <w:rsid w:val="00C5603D"/>
    <w:rsid w:val="00C62900"/>
    <w:rsid w:val="00C64073"/>
    <w:rsid w:val="00C65224"/>
    <w:rsid w:val="00C67766"/>
    <w:rsid w:val="00C754DC"/>
    <w:rsid w:val="00CA4CE3"/>
    <w:rsid w:val="00CA599B"/>
    <w:rsid w:val="00CA7E8B"/>
    <w:rsid w:val="00CB10C5"/>
    <w:rsid w:val="00CB27AB"/>
    <w:rsid w:val="00CC0E35"/>
    <w:rsid w:val="00CC3F6C"/>
    <w:rsid w:val="00CC464D"/>
    <w:rsid w:val="00CC4D02"/>
    <w:rsid w:val="00CD23D1"/>
    <w:rsid w:val="00CE1AC2"/>
    <w:rsid w:val="00CE2ACD"/>
    <w:rsid w:val="00CE36A9"/>
    <w:rsid w:val="00CE701B"/>
    <w:rsid w:val="00CE72E4"/>
    <w:rsid w:val="00D03F8F"/>
    <w:rsid w:val="00D06CE7"/>
    <w:rsid w:val="00D109E4"/>
    <w:rsid w:val="00D12A4D"/>
    <w:rsid w:val="00D152F2"/>
    <w:rsid w:val="00D17EC8"/>
    <w:rsid w:val="00D21F3B"/>
    <w:rsid w:val="00D2647F"/>
    <w:rsid w:val="00D26582"/>
    <w:rsid w:val="00D34EEE"/>
    <w:rsid w:val="00D4116E"/>
    <w:rsid w:val="00D473F2"/>
    <w:rsid w:val="00D5207C"/>
    <w:rsid w:val="00D53EDB"/>
    <w:rsid w:val="00D5627C"/>
    <w:rsid w:val="00D62890"/>
    <w:rsid w:val="00D63583"/>
    <w:rsid w:val="00D64789"/>
    <w:rsid w:val="00D7082A"/>
    <w:rsid w:val="00D71F93"/>
    <w:rsid w:val="00D768D4"/>
    <w:rsid w:val="00D800A3"/>
    <w:rsid w:val="00D81141"/>
    <w:rsid w:val="00D85AFB"/>
    <w:rsid w:val="00D86A69"/>
    <w:rsid w:val="00D91F89"/>
    <w:rsid w:val="00DA21A3"/>
    <w:rsid w:val="00DA6DA2"/>
    <w:rsid w:val="00DA7B24"/>
    <w:rsid w:val="00DB20CD"/>
    <w:rsid w:val="00DB488A"/>
    <w:rsid w:val="00DC1511"/>
    <w:rsid w:val="00DC2898"/>
    <w:rsid w:val="00DD0008"/>
    <w:rsid w:val="00DD16E6"/>
    <w:rsid w:val="00DD3C5F"/>
    <w:rsid w:val="00DD485A"/>
    <w:rsid w:val="00DD7B0F"/>
    <w:rsid w:val="00DE1E68"/>
    <w:rsid w:val="00DE6E87"/>
    <w:rsid w:val="00DF1154"/>
    <w:rsid w:val="00DF25E3"/>
    <w:rsid w:val="00DF2956"/>
    <w:rsid w:val="00DF4493"/>
    <w:rsid w:val="00E03735"/>
    <w:rsid w:val="00E042EA"/>
    <w:rsid w:val="00E10E15"/>
    <w:rsid w:val="00E2000F"/>
    <w:rsid w:val="00E25C76"/>
    <w:rsid w:val="00E310B4"/>
    <w:rsid w:val="00E31B01"/>
    <w:rsid w:val="00E31D5D"/>
    <w:rsid w:val="00E3515F"/>
    <w:rsid w:val="00E41962"/>
    <w:rsid w:val="00E4618F"/>
    <w:rsid w:val="00E520D1"/>
    <w:rsid w:val="00E54AAC"/>
    <w:rsid w:val="00E57946"/>
    <w:rsid w:val="00E6289B"/>
    <w:rsid w:val="00E66F96"/>
    <w:rsid w:val="00E705CC"/>
    <w:rsid w:val="00E71D5F"/>
    <w:rsid w:val="00E738D6"/>
    <w:rsid w:val="00E7409A"/>
    <w:rsid w:val="00E74A3E"/>
    <w:rsid w:val="00E82149"/>
    <w:rsid w:val="00E82D7D"/>
    <w:rsid w:val="00E836C7"/>
    <w:rsid w:val="00E837B0"/>
    <w:rsid w:val="00E84510"/>
    <w:rsid w:val="00E9314B"/>
    <w:rsid w:val="00EA62DA"/>
    <w:rsid w:val="00EB2B1A"/>
    <w:rsid w:val="00EB3FEE"/>
    <w:rsid w:val="00EB44E8"/>
    <w:rsid w:val="00EB5278"/>
    <w:rsid w:val="00EC378F"/>
    <w:rsid w:val="00EC6795"/>
    <w:rsid w:val="00EE29D2"/>
    <w:rsid w:val="00EE2CD3"/>
    <w:rsid w:val="00EE7906"/>
    <w:rsid w:val="00EF2CF5"/>
    <w:rsid w:val="00EF5E2E"/>
    <w:rsid w:val="00F01B0B"/>
    <w:rsid w:val="00F02145"/>
    <w:rsid w:val="00F0723A"/>
    <w:rsid w:val="00F07511"/>
    <w:rsid w:val="00F11674"/>
    <w:rsid w:val="00F13ADF"/>
    <w:rsid w:val="00F16520"/>
    <w:rsid w:val="00F176E4"/>
    <w:rsid w:val="00F2130C"/>
    <w:rsid w:val="00F21687"/>
    <w:rsid w:val="00F26048"/>
    <w:rsid w:val="00F27890"/>
    <w:rsid w:val="00F305BB"/>
    <w:rsid w:val="00F32D5D"/>
    <w:rsid w:val="00F36D75"/>
    <w:rsid w:val="00F37852"/>
    <w:rsid w:val="00F451AB"/>
    <w:rsid w:val="00F50662"/>
    <w:rsid w:val="00F567B6"/>
    <w:rsid w:val="00F61BA7"/>
    <w:rsid w:val="00F643C3"/>
    <w:rsid w:val="00F64467"/>
    <w:rsid w:val="00F67DA8"/>
    <w:rsid w:val="00F71009"/>
    <w:rsid w:val="00F72BC0"/>
    <w:rsid w:val="00F73454"/>
    <w:rsid w:val="00F75E2C"/>
    <w:rsid w:val="00F7675A"/>
    <w:rsid w:val="00F779A4"/>
    <w:rsid w:val="00F77A96"/>
    <w:rsid w:val="00F92A36"/>
    <w:rsid w:val="00FB0635"/>
    <w:rsid w:val="00FB1B23"/>
    <w:rsid w:val="00FB6D62"/>
    <w:rsid w:val="00FB7701"/>
    <w:rsid w:val="00FC0033"/>
    <w:rsid w:val="00FC4896"/>
    <w:rsid w:val="00FD12FB"/>
    <w:rsid w:val="00FD1582"/>
    <w:rsid w:val="00FD4338"/>
    <w:rsid w:val="00FE2683"/>
    <w:rsid w:val="00FE28FF"/>
    <w:rsid w:val="00FE7BBE"/>
    <w:rsid w:val="00FF6450"/>
    <w:rsid w:val="00FF6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08F7B6"/>
  <w15:docId w15:val="{C30F5EEA-C032-465E-8E49-CECC030C0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5101"/>
    <w:rPr>
      <w:sz w:val="24"/>
    </w:rPr>
  </w:style>
  <w:style w:type="paragraph" w:styleId="Naslov1">
    <w:name w:val="heading 1"/>
    <w:basedOn w:val="Navaden"/>
    <w:next w:val="Navaden"/>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qFormat/>
    <w:rsid w:val="00260265"/>
    <w:pPr>
      <w:keepNext/>
      <w:spacing w:before="240" w:after="60"/>
      <w:outlineLvl w:val="2"/>
    </w:pPr>
    <w:rPr>
      <w:sz w:val="28"/>
      <w:szCs w:val="28"/>
    </w:rPr>
  </w:style>
  <w:style w:type="paragraph" w:styleId="Naslov5">
    <w:name w:val="heading 5"/>
    <w:basedOn w:val="Navaden"/>
    <w:next w:val="Navaden"/>
    <w:qFormat/>
    <w:rsid w:val="00585101"/>
    <w:pPr>
      <w:keepNext/>
      <w:ind w:right="-2"/>
      <w:outlineLvl w:val="4"/>
    </w:pPr>
    <w:rPr>
      <w:b/>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EE29D2"/>
    <w:pPr>
      <w:tabs>
        <w:tab w:val="center" w:pos="4536"/>
        <w:tab w:val="right" w:pos="9072"/>
      </w:tabs>
    </w:pPr>
  </w:style>
  <w:style w:type="paragraph" w:styleId="Noga">
    <w:name w:val="footer"/>
    <w:basedOn w:val="Navaden"/>
    <w:link w:val="NogaZnak"/>
    <w:rsid w:val="00260265"/>
    <w:pPr>
      <w:tabs>
        <w:tab w:val="center" w:pos="4536"/>
        <w:tab w:val="right" w:pos="9072"/>
      </w:tabs>
      <w:jc w:val="center"/>
    </w:pPr>
    <w:rPr>
      <w:sz w:val="16"/>
      <w:szCs w:val="16"/>
    </w:rPr>
  </w:style>
  <w:style w:type="character" w:styleId="Hiperpovezava">
    <w:name w:val="Hyperlink"/>
    <w:basedOn w:val="Privzetapisavaodstavka"/>
    <w:rsid w:val="00EA62DA"/>
    <w:rPr>
      <w:color w:val="0000FF"/>
      <w:u w:val="single"/>
    </w:rPr>
  </w:style>
  <w:style w:type="table" w:styleId="Tabelamrea">
    <w:name w:val="Table Grid"/>
    <w:basedOn w:val="Navadnatabela"/>
    <w:rsid w:val="00B87B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znaenseznam">
    <w:name w:val="List Bullet"/>
    <w:basedOn w:val="Navaden"/>
    <w:autoRedefine/>
    <w:rsid w:val="00F27890"/>
    <w:pPr>
      <w:numPr>
        <w:numId w:val="11"/>
      </w:numPr>
      <w:spacing w:before="40"/>
      <w:ind w:left="357" w:hanging="357"/>
      <w:jc w:val="both"/>
    </w:pPr>
    <w:rPr>
      <w:rFonts w:ascii="Arial" w:hAnsi="Arial" w:cs="Arial"/>
      <w:snapToGrid w:val="0"/>
      <w:szCs w:val="24"/>
    </w:rPr>
  </w:style>
  <w:style w:type="paragraph" w:customStyle="1" w:styleId="ZnakZnakCharChar">
    <w:name w:val="Znak Znak Char Char"/>
    <w:basedOn w:val="Navaden"/>
    <w:rsid w:val="00585101"/>
    <w:pPr>
      <w:spacing w:after="160" w:line="240" w:lineRule="exact"/>
    </w:pPr>
    <w:rPr>
      <w:snapToGrid w:val="0"/>
      <w:sz w:val="20"/>
      <w:lang w:val="en-US" w:eastAsia="en-GB"/>
    </w:rPr>
  </w:style>
  <w:style w:type="paragraph" w:styleId="Besedilooblaka">
    <w:name w:val="Balloon Text"/>
    <w:basedOn w:val="Navaden"/>
    <w:semiHidden/>
    <w:rsid w:val="00585101"/>
    <w:rPr>
      <w:rFonts w:ascii="Tahoma" w:hAnsi="Tahoma" w:cs="Tahoma"/>
      <w:sz w:val="16"/>
      <w:szCs w:val="16"/>
    </w:rPr>
  </w:style>
  <w:style w:type="paragraph" w:styleId="HTML-oblikovano">
    <w:name w:val="HTML Preformatted"/>
    <w:basedOn w:val="Navaden"/>
    <w:rsid w:val="0058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Odstavekseznama">
    <w:name w:val="List Paragraph"/>
    <w:basedOn w:val="Navaden"/>
    <w:uiPriority w:val="34"/>
    <w:qFormat/>
    <w:rsid w:val="00F176E4"/>
    <w:pPr>
      <w:ind w:left="720"/>
      <w:contextualSpacing/>
    </w:pPr>
  </w:style>
  <w:style w:type="paragraph" w:styleId="Telobesedila">
    <w:name w:val="Body Text"/>
    <w:basedOn w:val="Navaden"/>
    <w:link w:val="TelobesedilaZnak"/>
    <w:rsid w:val="0080454B"/>
    <w:pPr>
      <w:jc w:val="both"/>
    </w:pPr>
  </w:style>
  <w:style w:type="character" w:customStyle="1" w:styleId="TelobesedilaZnak">
    <w:name w:val="Telo besedila Znak"/>
    <w:basedOn w:val="Privzetapisavaodstavka"/>
    <w:link w:val="Telobesedila"/>
    <w:rsid w:val="0080454B"/>
    <w:rPr>
      <w:sz w:val="24"/>
    </w:rPr>
  </w:style>
  <w:style w:type="character" w:customStyle="1" w:styleId="NogaZnak">
    <w:name w:val="Noga Znak"/>
    <w:basedOn w:val="Privzetapisavaodstavka"/>
    <w:link w:val="Noga"/>
    <w:rsid w:val="00172F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az\Desktop\Dopis-Ob&#269;inskiSve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234D-E484-45F0-8FA4-9F1580EE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Dopis-ObčinskiSvet.dot</Template>
  <TotalTime>2</TotalTime>
  <Pages>1</Pages>
  <Words>182</Words>
  <Characters>1042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creator>Tomaž Petan</dc:creator>
  <cp:lastModifiedBy>Anita Krajnc</cp:lastModifiedBy>
  <cp:revision>2</cp:revision>
  <cp:lastPrinted>2022-12-01T07:31:00Z</cp:lastPrinted>
  <dcterms:created xsi:type="dcterms:W3CDTF">2026-09-11T10:32:00Z</dcterms:created>
  <dcterms:modified xsi:type="dcterms:W3CDTF">2026-09-11T10:32:00Z</dcterms:modified>
</cp:coreProperties>
</file>